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0F4" w:rsidRPr="00EE09C9" w:rsidRDefault="00FF00F4" w:rsidP="00210CAA">
      <w:pPr>
        <w:ind w:firstLine="720"/>
      </w:pPr>
      <w:r w:rsidRPr="00EE09C9">
        <w:rPr>
          <w:b/>
        </w:rPr>
        <w:t>BẢNG ĐẶC TẢ ĐỀ</w:t>
      </w:r>
      <w:r>
        <w:rPr>
          <w:b/>
        </w:rPr>
        <w:t xml:space="preserve"> KIEM TRA GIỮA KỲ I </w:t>
      </w:r>
      <w:r w:rsidRPr="00EE09C9">
        <w:rPr>
          <w:b/>
        </w:rPr>
        <w:t>MÔN TIẾ</w:t>
      </w:r>
      <w:r>
        <w:rPr>
          <w:b/>
        </w:rPr>
        <w:t>NG ANH 11</w:t>
      </w:r>
      <w:r w:rsidRPr="00EE09C9">
        <w:rPr>
          <w:b/>
        </w:rPr>
        <w:t xml:space="preserve"> (Hệ</w:t>
      </w:r>
      <w:r>
        <w:rPr>
          <w:b/>
        </w:rPr>
        <w:t xml:space="preserve"> 7</w:t>
      </w:r>
      <w:r w:rsidRPr="00EE09C9">
        <w:rPr>
          <w:b/>
        </w:rPr>
        <w:t xml:space="preserve"> năm)</w:t>
      </w:r>
    </w:p>
    <w:p w:rsidR="00FF00F4" w:rsidRPr="00EE09C9" w:rsidRDefault="00FF00F4" w:rsidP="00210CAA">
      <w:r w:rsidRPr="00EE09C9">
        <w:t xml:space="preserve">                                  TRẮC NGHIỆ</w:t>
      </w:r>
      <w:r>
        <w:t>M KHÁCH QUAN (28</w:t>
      </w:r>
      <w:r w:rsidRPr="00EE09C9">
        <w:t xml:space="preserve"> câu) – TỰ LUẬ</w:t>
      </w:r>
      <w:r>
        <w:t>N ( 4</w:t>
      </w:r>
      <w:r w:rsidRPr="00EE09C9">
        <w:t xml:space="preserve"> câu) </w:t>
      </w:r>
    </w:p>
    <w:p w:rsidR="00FF00F4" w:rsidRDefault="00FF00F4" w:rsidP="00210CAA">
      <w:pPr>
        <w:rPr>
          <w:b/>
          <w:u w:val="single"/>
        </w:rPr>
      </w:pPr>
    </w:p>
    <w:p w:rsidR="00FF00F4" w:rsidRPr="000C3BED" w:rsidRDefault="00FF00F4" w:rsidP="00210CAA">
      <w:pPr>
        <w:rPr>
          <w:b/>
          <w:u w:val="single"/>
        </w:rPr>
      </w:pPr>
      <w:r w:rsidRPr="000C3BED">
        <w:rPr>
          <w:b/>
          <w:u w:val="single"/>
        </w:rPr>
        <w:t>MÃ ĐỀ 101</w:t>
      </w:r>
    </w:p>
    <w:p w:rsidR="00FF00F4" w:rsidRDefault="00FF00F4" w:rsidP="00210CAA">
      <w:pPr>
        <w:rPr>
          <w:b/>
        </w:rPr>
      </w:pPr>
    </w:p>
    <w:p w:rsidR="00FF00F4" w:rsidRPr="00EE09C9" w:rsidRDefault="00FF00F4" w:rsidP="00210CAA">
      <w:pPr>
        <w:rPr>
          <w:b/>
        </w:rPr>
      </w:pPr>
      <w:r w:rsidRPr="00EE09C9">
        <w:rPr>
          <w:b/>
        </w:rPr>
        <w:t xml:space="preserve">PHẦN 1 : TRẮC NGHIỆM </w:t>
      </w:r>
      <w:r>
        <w:rPr>
          <w:b/>
        </w:rPr>
        <w:t>(7.2 pts)</w:t>
      </w:r>
    </w:p>
    <w:tbl>
      <w:tblPr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5"/>
        <w:gridCol w:w="2318"/>
        <w:gridCol w:w="827"/>
        <w:gridCol w:w="939"/>
        <w:gridCol w:w="809"/>
        <w:gridCol w:w="753"/>
        <w:gridCol w:w="3237"/>
        <w:gridCol w:w="1200"/>
      </w:tblGrid>
      <w:tr w:rsidR="00FF00F4" w:rsidRPr="00EE09C9" w:rsidTr="00231615">
        <w:tc>
          <w:tcPr>
            <w:tcW w:w="825" w:type="dxa"/>
          </w:tcPr>
          <w:p w:rsidR="00FF00F4" w:rsidRPr="00EE09C9" w:rsidRDefault="00FF00F4" w:rsidP="00763E36"/>
        </w:tc>
        <w:tc>
          <w:tcPr>
            <w:tcW w:w="2318" w:type="dxa"/>
          </w:tcPr>
          <w:p w:rsidR="00FF00F4" w:rsidRPr="00EE09C9" w:rsidRDefault="00FF00F4" w:rsidP="00763E36"/>
        </w:tc>
        <w:tc>
          <w:tcPr>
            <w:tcW w:w="3328" w:type="dxa"/>
            <w:gridSpan w:val="4"/>
          </w:tcPr>
          <w:p w:rsidR="00FF00F4" w:rsidRPr="00EE09C9" w:rsidRDefault="00FF00F4" w:rsidP="00763E36">
            <w:pPr>
              <w:rPr>
                <w:b/>
              </w:rPr>
            </w:pPr>
            <w:r w:rsidRPr="00EE09C9">
              <w:t xml:space="preserve">                </w:t>
            </w:r>
            <w:r w:rsidRPr="00EE09C9">
              <w:rPr>
                <w:b/>
              </w:rPr>
              <w:t>MỨC ĐỘ</w:t>
            </w:r>
          </w:p>
        </w:tc>
        <w:tc>
          <w:tcPr>
            <w:tcW w:w="4437" w:type="dxa"/>
            <w:gridSpan w:val="2"/>
          </w:tcPr>
          <w:p w:rsidR="00FF00F4" w:rsidRPr="00EE09C9" w:rsidRDefault="00FF00F4" w:rsidP="00763E36"/>
        </w:tc>
      </w:tr>
      <w:tr w:rsidR="00FF00F4" w:rsidRPr="00EE09C9" w:rsidTr="00231615">
        <w:tc>
          <w:tcPr>
            <w:tcW w:w="825" w:type="dxa"/>
          </w:tcPr>
          <w:p w:rsidR="00FF00F4" w:rsidRPr="00EE09C9" w:rsidRDefault="00FF00F4" w:rsidP="00763E36">
            <w:pPr>
              <w:rPr>
                <w:b/>
              </w:rPr>
            </w:pPr>
            <w:r w:rsidRPr="00EE09C9">
              <w:rPr>
                <w:b/>
              </w:rPr>
              <w:t>CÂU</w:t>
            </w:r>
          </w:p>
        </w:tc>
        <w:tc>
          <w:tcPr>
            <w:tcW w:w="2318" w:type="dxa"/>
          </w:tcPr>
          <w:p w:rsidR="00FF00F4" w:rsidRPr="00EE09C9" w:rsidRDefault="00FF00F4" w:rsidP="00763E36">
            <w:pPr>
              <w:rPr>
                <w:b/>
              </w:rPr>
            </w:pPr>
            <w:r w:rsidRPr="00EE09C9">
              <w:rPr>
                <w:b/>
              </w:rPr>
              <w:t>CHỦ ĐỀ KIẾN THỨC</w:t>
            </w:r>
          </w:p>
        </w:tc>
        <w:tc>
          <w:tcPr>
            <w:tcW w:w="827" w:type="dxa"/>
          </w:tcPr>
          <w:p w:rsidR="00FF00F4" w:rsidRPr="00EE09C9" w:rsidRDefault="00FF00F4" w:rsidP="00763E36">
            <w:pPr>
              <w:rPr>
                <w:b/>
              </w:rPr>
            </w:pPr>
            <w:r w:rsidRPr="00EE09C9">
              <w:rPr>
                <w:b/>
              </w:rPr>
              <w:t>Nhận biết</w:t>
            </w:r>
          </w:p>
        </w:tc>
        <w:tc>
          <w:tcPr>
            <w:tcW w:w="939" w:type="dxa"/>
          </w:tcPr>
          <w:p w:rsidR="00FF00F4" w:rsidRPr="00EE09C9" w:rsidRDefault="00FF00F4" w:rsidP="00763E36">
            <w:pPr>
              <w:rPr>
                <w:b/>
              </w:rPr>
            </w:pPr>
            <w:r w:rsidRPr="00EE09C9">
              <w:rPr>
                <w:b/>
              </w:rPr>
              <w:t xml:space="preserve">Thông hiểu </w:t>
            </w:r>
          </w:p>
        </w:tc>
        <w:tc>
          <w:tcPr>
            <w:tcW w:w="809" w:type="dxa"/>
          </w:tcPr>
          <w:p w:rsidR="00FF00F4" w:rsidRPr="00EE09C9" w:rsidRDefault="00FF00F4" w:rsidP="00763E36">
            <w:pPr>
              <w:rPr>
                <w:b/>
              </w:rPr>
            </w:pPr>
            <w:r w:rsidRPr="00EE09C9">
              <w:rPr>
                <w:b/>
              </w:rPr>
              <w:t xml:space="preserve">VD thấp </w:t>
            </w:r>
          </w:p>
        </w:tc>
        <w:tc>
          <w:tcPr>
            <w:tcW w:w="753" w:type="dxa"/>
          </w:tcPr>
          <w:p w:rsidR="00FF00F4" w:rsidRPr="00EE09C9" w:rsidRDefault="00FF00F4" w:rsidP="00763E36">
            <w:pPr>
              <w:rPr>
                <w:b/>
              </w:rPr>
            </w:pPr>
            <w:r w:rsidRPr="00EE09C9">
              <w:rPr>
                <w:b/>
              </w:rPr>
              <w:t xml:space="preserve">VD </w:t>
            </w:r>
          </w:p>
          <w:p w:rsidR="00FF00F4" w:rsidRPr="00EE09C9" w:rsidRDefault="00FF00F4" w:rsidP="00763E36">
            <w:pPr>
              <w:ind w:left="-288" w:firstLine="288"/>
              <w:rPr>
                <w:b/>
              </w:rPr>
            </w:pPr>
            <w:r w:rsidRPr="00EE09C9">
              <w:rPr>
                <w:b/>
              </w:rPr>
              <w:t>cao</w:t>
            </w:r>
          </w:p>
        </w:tc>
        <w:tc>
          <w:tcPr>
            <w:tcW w:w="3237" w:type="dxa"/>
          </w:tcPr>
          <w:p w:rsidR="00FF00F4" w:rsidRPr="00EE09C9" w:rsidRDefault="00FF00F4" w:rsidP="00763E36">
            <w:pPr>
              <w:rPr>
                <w:b/>
              </w:rPr>
            </w:pPr>
            <w:r w:rsidRPr="00EE09C9">
              <w:rPr>
                <w:b/>
              </w:rPr>
              <w:t xml:space="preserve">NỘI DUNG KIẾN THỨC </w:t>
            </w:r>
          </w:p>
        </w:tc>
        <w:tc>
          <w:tcPr>
            <w:tcW w:w="1200" w:type="dxa"/>
          </w:tcPr>
          <w:p w:rsidR="00FF00F4" w:rsidRPr="00EE09C9" w:rsidRDefault="00FF00F4" w:rsidP="00763E36">
            <w:pPr>
              <w:rPr>
                <w:b/>
              </w:rPr>
            </w:pPr>
            <w:r w:rsidRPr="00EE09C9">
              <w:rPr>
                <w:b/>
              </w:rPr>
              <w:t>GHI CHÚ</w:t>
            </w:r>
          </w:p>
        </w:tc>
      </w:tr>
      <w:tr w:rsidR="00FF00F4" w:rsidRPr="00EE09C9" w:rsidTr="00231615">
        <w:tc>
          <w:tcPr>
            <w:tcW w:w="825" w:type="dxa"/>
          </w:tcPr>
          <w:p w:rsidR="00FF00F4" w:rsidRPr="00EE09C9" w:rsidRDefault="00FF00F4" w:rsidP="00763E36">
            <w:r w:rsidRPr="00EE09C9">
              <w:t>1</w:t>
            </w:r>
          </w:p>
        </w:tc>
        <w:tc>
          <w:tcPr>
            <w:tcW w:w="2318" w:type="dxa"/>
          </w:tcPr>
          <w:p w:rsidR="00FF00F4" w:rsidRPr="00EE09C9" w:rsidRDefault="00FF00F4" w:rsidP="00763E36">
            <w:r w:rsidRPr="00EE09C9">
              <w:t>Sounds</w:t>
            </w:r>
          </w:p>
        </w:tc>
        <w:tc>
          <w:tcPr>
            <w:tcW w:w="827" w:type="dxa"/>
          </w:tcPr>
          <w:p w:rsidR="00FF00F4" w:rsidRPr="00EE09C9" w:rsidRDefault="00FF00F4" w:rsidP="00763E36">
            <w:r w:rsidRPr="00EE09C9">
              <w:t>x</w:t>
            </w:r>
          </w:p>
        </w:tc>
        <w:tc>
          <w:tcPr>
            <w:tcW w:w="939" w:type="dxa"/>
          </w:tcPr>
          <w:p w:rsidR="00FF00F4" w:rsidRPr="00EE09C9" w:rsidRDefault="00FF00F4" w:rsidP="00763E36"/>
        </w:tc>
        <w:tc>
          <w:tcPr>
            <w:tcW w:w="809" w:type="dxa"/>
          </w:tcPr>
          <w:p w:rsidR="00FF00F4" w:rsidRPr="00EE09C9" w:rsidRDefault="00FF00F4" w:rsidP="00763E36"/>
        </w:tc>
        <w:tc>
          <w:tcPr>
            <w:tcW w:w="753" w:type="dxa"/>
          </w:tcPr>
          <w:p w:rsidR="00FF00F4" w:rsidRPr="00EE09C9" w:rsidRDefault="00FF00F4" w:rsidP="00763E36"/>
        </w:tc>
        <w:tc>
          <w:tcPr>
            <w:tcW w:w="3237" w:type="dxa"/>
          </w:tcPr>
          <w:p w:rsidR="00FF00F4" w:rsidRPr="00EE09C9" w:rsidRDefault="00FF00F4" w:rsidP="00763E36">
            <w:r>
              <w:t xml:space="preserve">Consonant /g/ </w:t>
            </w:r>
            <w:r w:rsidRPr="004E617D">
              <w:t xml:space="preserve"> </w:t>
            </w:r>
            <w:r w:rsidRPr="00690F75">
              <w:rPr>
                <w:b/>
              </w:rPr>
              <w:t>/</w:t>
            </w:r>
            <w:r w:rsidRPr="00690F75">
              <w:rPr>
                <w:color w:val="000000"/>
                <w:shd w:val="clear" w:color="auto" w:fill="FFFFFF"/>
              </w:rPr>
              <w:t>ʤ/</w:t>
            </w:r>
            <w:r w:rsidRPr="00690F75">
              <w:rPr>
                <w:b/>
                <w:color w:val="FF0000"/>
              </w:rPr>
              <w:t xml:space="preserve"> </w:t>
            </w:r>
            <w:r w:rsidRPr="00690F75">
              <w:rPr>
                <w:b/>
              </w:rPr>
              <w:t xml:space="preserve"> </w:t>
            </w:r>
          </w:p>
        </w:tc>
        <w:tc>
          <w:tcPr>
            <w:tcW w:w="1200" w:type="dxa"/>
          </w:tcPr>
          <w:p w:rsidR="00FF00F4" w:rsidRPr="00EE09C9" w:rsidRDefault="00FF00F4" w:rsidP="00763E36"/>
        </w:tc>
      </w:tr>
      <w:tr w:rsidR="00FF00F4" w:rsidRPr="00EE09C9" w:rsidTr="00231615">
        <w:tc>
          <w:tcPr>
            <w:tcW w:w="825" w:type="dxa"/>
          </w:tcPr>
          <w:p w:rsidR="00FF00F4" w:rsidRPr="00EE09C9" w:rsidRDefault="00FF00F4" w:rsidP="00763E36">
            <w:r w:rsidRPr="00EE09C9">
              <w:t>2</w:t>
            </w:r>
          </w:p>
        </w:tc>
        <w:tc>
          <w:tcPr>
            <w:tcW w:w="2318" w:type="dxa"/>
          </w:tcPr>
          <w:p w:rsidR="00FF00F4" w:rsidRPr="00EE09C9" w:rsidRDefault="00FF00F4" w:rsidP="00763E36">
            <w:r w:rsidRPr="00EE09C9">
              <w:t>Sounds</w:t>
            </w:r>
          </w:p>
        </w:tc>
        <w:tc>
          <w:tcPr>
            <w:tcW w:w="827" w:type="dxa"/>
          </w:tcPr>
          <w:p w:rsidR="00FF00F4" w:rsidRPr="00EE09C9" w:rsidRDefault="00FF00F4" w:rsidP="00763E36">
            <w:r w:rsidRPr="00EE09C9">
              <w:t>x</w:t>
            </w:r>
          </w:p>
        </w:tc>
        <w:tc>
          <w:tcPr>
            <w:tcW w:w="939" w:type="dxa"/>
          </w:tcPr>
          <w:p w:rsidR="00FF00F4" w:rsidRPr="00EE09C9" w:rsidRDefault="00FF00F4" w:rsidP="00763E36"/>
        </w:tc>
        <w:tc>
          <w:tcPr>
            <w:tcW w:w="809" w:type="dxa"/>
          </w:tcPr>
          <w:p w:rsidR="00FF00F4" w:rsidRPr="00EE09C9" w:rsidRDefault="00FF00F4" w:rsidP="00763E36"/>
        </w:tc>
        <w:tc>
          <w:tcPr>
            <w:tcW w:w="753" w:type="dxa"/>
          </w:tcPr>
          <w:p w:rsidR="00FF00F4" w:rsidRPr="00EE09C9" w:rsidRDefault="00FF00F4" w:rsidP="00763E36"/>
        </w:tc>
        <w:tc>
          <w:tcPr>
            <w:tcW w:w="3237" w:type="dxa"/>
          </w:tcPr>
          <w:p w:rsidR="00FF00F4" w:rsidRPr="00EE09C9" w:rsidRDefault="00FF00F4" w:rsidP="007D49E5">
            <w:pPr>
              <w:jc w:val="both"/>
            </w:pPr>
            <w:r>
              <w:t>-ed endings</w:t>
            </w:r>
          </w:p>
        </w:tc>
        <w:tc>
          <w:tcPr>
            <w:tcW w:w="1200" w:type="dxa"/>
          </w:tcPr>
          <w:p w:rsidR="00FF00F4" w:rsidRPr="00EE09C9" w:rsidRDefault="00FF00F4" w:rsidP="00763E36"/>
        </w:tc>
      </w:tr>
      <w:tr w:rsidR="00FF00F4" w:rsidRPr="00EE09C9" w:rsidTr="00231615">
        <w:tc>
          <w:tcPr>
            <w:tcW w:w="825" w:type="dxa"/>
          </w:tcPr>
          <w:p w:rsidR="00FF00F4" w:rsidRPr="00EE09C9" w:rsidRDefault="00FF00F4" w:rsidP="00763E36">
            <w:r w:rsidRPr="00EE09C9">
              <w:t>3</w:t>
            </w:r>
          </w:p>
        </w:tc>
        <w:tc>
          <w:tcPr>
            <w:tcW w:w="2318" w:type="dxa"/>
          </w:tcPr>
          <w:p w:rsidR="00FF00F4" w:rsidRPr="00EE09C9" w:rsidRDefault="00FF00F4" w:rsidP="00763E36">
            <w:r w:rsidRPr="00EE09C9">
              <w:t>Synonyms</w:t>
            </w:r>
          </w:p>
        </w:tc>
        <w:tc>
          <w:tcPr>
            <w:tcW w:w="827" w:type="dxa"/>
          </w:tcPr>
          <w:p w:rsidR="00FF00F4" w:rsidRPr="00EE09C9" w:rsidRDefault="00FF00F4" w:rsidP="00763E36"/>
        </w:tc>
        <w:tc>
          <w:tcPr>
            <w:tcW w:w="939" w:type="dxa"/>
          </w:tcPr>
          <w:p w:rsidR="00FF00F4" w:rsidRPr="00EE09C9" w:rsidRDefault="00FF00F4" w:rsidP="00763E36">
            <w:r w:rsidRPr="00EE09C9">
              <w:t>x</w:t>
            </w:r>
          </w:p>
        </w:tc>
        <w:tc>
          <w:tcPr>
            <w:tcW w:w="809" w:type="dxa"/>
          </w:tcPr>
          <w:p w:rsidR="00FF00F4" w:rsidRPr="00EE09C9" w:rsidRDefault="00FF00F4" w:rsidP="00763E36"/>
        </w:tc>
        <w:tc>
          <w:tcPr>
            <w:tcW w:w="753" w:type="dxa"/>
          </w:tcPr>
          <w:p w:rsidR="00FF00F4" w:rsidRPr="00EE09C9" w:rsidRDefault="00FF00F4" w:rsidP="00763E36"/>
        </w:tc>
        <w:tc>
          <w:tcPr>
            <w:tcW w:w="3237" w:type="dxa"/>
          </w:tcPr>
          <w:p w:rsidR="00FF00F4" w:rsidRPr="00EE09C9" w:rsidRDefault="00FF00F4" w:rsidP="00763E36">
            <w:r w:rsidRPr="00EE09C9">
              <w:t>Root word is in the text</w:t>
            </w:r>
          </w:p>
        </w:tc>
        <w:tc>
          <w:tcPr>
            <w:tcW w:w="1200" w:type="dxa"/>
          </w:tcPr>
          <w:p w:rsidR="00FF00F4" w:rsidRPr="00EE09C9" w:rsidRDefault="00FF00F4" w:rsidP="00763E36"/>
        </w:tc>
      </w:tr>
      <w:tr w:rsidR="00FF00F4" w:rsidRPr="00EE09C9" w:rsidTr="00231615">
        <w:tc>
          <w:tcPr>
            <w:tcW w:w="825" w:type="dxa"/>
          </w:tcPr>
          <w:p w:rsidR="00FF00F4" w:rsidRPr="00EE09C9" w:rsidRDefault="00FF00F4" w:rsidP="00763E36">
            <w:r w:rsidRPr="00EE09C9">
              <w:t>4</w:t>
            </w:r>
          </w:p>
        </w:tc>
        <w:tc>
          <w:tcPr>
            <w:tcW w:w="2318" w:type="dxa"/>
          </w:tcPr>
          <w:p w:rsidR="00FF00F4" w:rsidRPr="00EE09C9" w:rsidRDefault="00FF00F4" w:rsidP="00763E36">
            <w:r>
              <w:t>Antonyms</w:t>
            </w:r>
          </w:p>
        </w:tc>
        <w:tc>
          <w:tcPr>
            <w:tcW w:w="827" w:type="dxa"/>
          </w:tcPr>
          <w:p w:rsidR="00FF00F4" w:rsidRPr="00EE09C9" w:rsidRDefault="00FF00F4" w:rsidP="00763E36"/>
        </w:tc>
        <w:tc>
          <w:tcPr>
            <w:tcW w:w="939" w:type="dxa"/>
          </w:tcPr>
          <w:p w:rsidR="00FF00F4" w:rsidRPr="00EE09C9" w:rsidRDefault="00FF00F4" w:rsidP="00763E36">
            <w:r w:rsidRPr="00EE09C9">
              <w:t>x</w:t>
            </w:r>
          </w:p>
        </w:tc>
        <w:tc>
          <w:tcPr>
            <w:tcW w:w="809" w:type="dxa"/>
          </w:tcPr>
          <w:p w:rsidR="00FF00F4" w:rsidRPr="00EE09C9" w:rsidRDefault="00FF00F4" w:rsidP="00763E36"/>
        </w:tc>
        <w:tc>
          <w:tcPr>
            <w:tcW w:w="753" w:type="dxa"/>
          </w:tcPr>
          <w:p w:rsidR="00FF00F4" w:rsidRPr="00EE09C9" w:rsidRDefault="00FF00F4" w:rsidP="00763E36"/>
        </w:tc>
        <w:tc>
          <w:tcPr>
            <w:tcW w:w="3237" w:type="dxa"/>
          </w:tcPr>
          <w:p w:rsidR="00FF00F4" w:rsidRPr="00EE09C9" w:rsidRDefault="00FF00F4" w:rsidP="00763E36">
            <w:r w:rsidRPr="00EE09C9">
              <w:t>Root word is in the text</w:t>
            </w:r>
          </w:p>
        </w:tc>
        <w:tc>
          <w:tcPr>
            <w:tcW w:w="1200" w:type="dxa"/>
          </w:tcPr>
          <w:p w:rsidR="00FF00F4" w:rsidRPr="00EE09C9" w:rsidRDefault="00FF00F4" w:rsidP="00763E36"/>
        </w:tc>
      </w:tr>
      <w:tr w:rsidR="00FF00F4" w:rsidRPr="00EE09C9" w:rsidTr="00231615">
        <w:tc>
          <w:tcPr>
            <w:tcW w:w="825" w:type="dxa"/>
          </w:tcPr>
          <w:p w:rsidR="00FF00F4" w:rsidRPr="00EE09C9" w:rsidRDefault="00FF00F4" w:rsidP="00763E36">
            <w:r w:rsidRPr="00EE09C9">
              <w:t>5</w:t>
            </w:r>
          </w:p>
        </w:tc>
        <w:tc>
          <w:tcPr>
            <w:tcW w:w="2318" w:type="dxa"/>
          </w:tcPr>
          <w:p w:rsidR="00FF00F4" w:rsidRPr="00EE09C9" w:rsidRDefault="00FF00F4" w:rsidP="00763E36">
            <w:r w:rsidRPr="00EE09C9">
              <w:t>Vocabulary</w:t>
            </w:r>
          </w:p>
        </w:tc>
        <w:tc>
          <w:tcPr>
            <w:tcW w:w="827" w:type="dxa"/>
          </w:tcPr>
          <w:p w:rsidR="00FF00F4" w:rsidRPr="00EE09C9" w:rsidRDefault="00FF00F4" w:rsidP="00763E36">
            <w:r w:rsidRPr="00EE09C9">
              <w:t>x</w:t>
            </w:r>
          </w:p>
        </w:tc>
        <w:tc>
          <w:tcPr>
            <w:tcW w:w="939" w:type="dxa"/>
          </w:tcPr>
          <w:p w:rsidR="00FF00F4" w:rsidRPr="00EE09C9" w:rsidRDefault="00FF00F4" w:rsidP="00763E36"/>
        </w:tc>
        <w:tc>
          <w:tcPr>
            <w:tcW w:w="809" w:type="dxa"/>
          </w:tcPr>
          <w:p w:rsidR="00FF00F4" w:rsidRPr="00EE09C9" w:rsidRDefault="00FF00F4" w:rsidP="00763E36"/>
        </w:tc>
        <w:tc>
          <w:tcPr>
            <w:tcW w:w="753" w:type="dxa"/>
          </w:tcPr>
          <w:p w:rsidR="00FF00F4" w:rsidRPr="00EE09C9" w:rsidRDefault="00FF00F4" w:rsidP="00763E36"/>
        </w:tc>
        <w:tc>
          <w:tcPr>
            <w:tcW w:w="3237" w:type="dxa"/>
          </w:tcPr>
          <w:p w:rsidR="00FF00F4" w:rsidRPr="00EE09C9" w:rsidRDefault="00FF00F4" w:rsidP="00763E36">
            <w:r w:rsidRPr="00EE09C9">
              <w:t xml:space="preserve">Parts of speech </w:t>
            </w:r>
          </w:p>
        </w:tc>
        <w:tc>
          <w:tcPr>
            <w:tcW w:w="1200" w:type="dxa"/>
          </w:tcPr>
          <w:p w:rsidR="00FF00F4" w:rsidRPr="00EE09C9" w:rsidRDefault="00FF00F4" w:rsidP="00763E36"/>
        </w:tc>
      </w:tr>
      <w:tr w:rsidR="00FF00F4" w:rsidRPr="00EE09C9" w:rsidTr="00231615">
        <w:tc>
          <w:tcPr>
            <w:tcW w:w="825" w:type="dxa"/>
          </w:tcPr>
          <w:p w:rsidR="00FF00F4" w:rsidRPr="00EE09C9" w:rsidRDefault="00FF00F4" w:rsidP="00763E36">
            <w:r w:rsidRPr="00EE09C9">
              <w:t>6</w:t>
            </w:r>
          </w:p>
        </w:tc>
        <w:tc>
          <w:tcPr>
            <w:tcW w:w="2318" w:type="dxa"/>
          </w:tcPr>
          <w:p w:rsidR="00FF00F4" w:rsidRPr="00EE09C9" w:rsidRDefault="00FF00F4" w:rsidP="00763E36">
            <w:r w:rsidRPr="00EE09C9">
              <w:t>Vocabulary</w:t>
            </w:r>
          </w:p>
        </w:tc>
        <w:tc>
          <w:tcPr>
            <w:tcW w:w="827" w:type="dxa"/>
          </w:tcPr>
          <w:p w:rsidR="00FF00F4" w:rsidRPr="00EE09C9" w:rsidRDefault="00FF00F4" w:rsidP="00763E36">
            <w:r w:rsidRPr="00EE09C9">
              <w:t>x</w:t>
            </w:r>
          </w:p>
        </w:tc>
        <w:tc>
          <w:tcPr>
            <w:tcW w:w="939" w:type="dxa"/>
          </w:tcPr>
          <w:p w:rsidR="00FF00F4" w:rsidRPr="00EE09C9" w:rsidRDefault="00FF00F4" w:rsidP="00763E36"/>
        </w:tc>
        <w:tc>
          <w:tcPr>
            <w:tcW w:w="809" w:type="dxa"/>
          </w:tcPr>
          <w:p w:rsidR="00FF00F4" w:rsidRPr="00EE09C9" w:rsidRDefault="00FF00F4" w:rsidP="00763E36"/>
        </w:tc>
        <w:tc>
          <w:tcPr>
            <w:tcW w:w="753" w:type="dxa"/>
          </w:tcPr>
          <w:p w:rsidR="00FF00F4" w:rsidRPr="00EE09C9" w:rsidRDefault="00FF00F4" w:rsidP="00763E36"/>
        </w:tc>
        <w:tc>
          <w:tcPr>
            <w:tcW w:w="3237" w:type="dxa"/>
          </w:tcPr>
          <w:p w:rsidR="00FF00F4" w:rsidRPr="00EE09C9" w:rsidRDefault="00FF00F4" w:rsidP="00763E36">
            <w:r>
              <w:t>Preposition</w:t>
            </w:r>
          </w:p>
        </w:tc>
        <w:tc>
          <w:tcPr>
            <w:tcW w:w="1200" w:type="dxa"/>
          </w:tcPr>
          <w:p w:rsidR="00FF00F4" w:rsidRPr="00EE09C9" w:rsidRDefault="00FF00F4" w:rsidP="00763E36"/>
        </w:tc>
      </w:tr>
      <w:tr w:rsidR="00FF00F4" w:rsidRPr="00EE09C9" w:rsidTr="00231615">
        <w:tc>
          <w:tcPr>
            <w:tcW w:w="825" w:type="dxa"/>
          </w:tcPr>
          <w:p w:rsidR="00FF00F4" w:rsidRPr="00EE09C9" w:rsidRDefault="00FF00F4" w:rsidP="00763E36">
            <w:r w:rsidRPr="00EE09C9">
              <w:t>7</w:t>
            </w:r>
          </w:p>
        </w:tc>
        <w:tc>
          <w:tcPr>
            <w:tcW w:w="2318" w:type="dxa"/>
          </w:tcPr>
          <w:p w:rsidR="00FF00F4" w:rsidRPr="00EE09C9" w:rsidRDefault="00FF00F4" w:rsidP="00763E36">
            <w:r w:rsidRPr="00EE09C9">
              <w:t>Vocabulary</w:t>
            </w:r>
          </w:p>
        </w:tc>
        <w:tc>
          <w:tcPr>
            <w:tcW w:w="827" w:type="dxa"/>
          </w:tcPr>
          <w:p w:rsidR="00FF00F4" w:rsidRPr="00EE09C9" w:rsidRDefault="00FF00F4" w:rsidP="00763E36"/>
        </w:tc>
        <w:tc>
          <w:tcPr>
            <w:tcW w:w="939" w:type="dxa"/>
          </w:tcPr>
          <w:p w:rsidR="00FF00F4" w:rsidRPr="00EE09C9" w:rsidRDefault="00FF00F4" w:rsidP="00763E36">
            <w:r>
              <w:t>x</w:t>
            </w:r>
          </w:p>
        </w:tc>
        <w:tc>
          <w:tcPr>
            <w:tcW w:w="809" w:type="dxa"/>
          </w:tcPr>
          <w:p w:rsidR="00FF00F4" w:rsidRPr="00EE09C9" w:rsidRDefault="00FF00F4" w:rsidP="00763E36"/>
        </w:tc>
        <w:tc>
          <w:tcPr>
            <w:tcW w:w="753" w:type="dxa"/>
          </w:tcPr>
          <w:p w:rsidR="00FF00F4" w:rsidRPr="00EE09C9" w:rsidRDefault="00FF00F4" w:rsidP="00763E36"/>
        </w:tc>
        <w:tc>
          <w:tcPr>
            <w:tcW w:w="3237" w:type="dxa"/>
          </w:tcPr>
          <w:p w:rsidR="00FF00F4" w:rsidRPr="00EE09C9" w:rsidRDefault="00FF00F4" w:rsidP="00763E36">
            <w:r w:rsidRPr="00EE09C9">
              <w:t>Word meaning</w:t>
            </w:r>
          </w:p>
        </w:tc>
        <w:tc>
          <w:tcPr>
            <w:tcW w:w="1200" w:type="dxa"/>
          </w:tcPr>
          <w:p w:rsidR="00FF00F4" w:rsidRPr="00EE09C9" w:rsidRDefault="00FF00F4" w:rsidP="00763E36"/>
        </w:tc>
      </w:tr>
      <w:tr w:rsidR="00FF00F4" w:rsidRPr="00EE09C9" w:rsidTr="00231615">
        <w:tc>
          <w:tcPr>
            <w:tcW w:w="825" w:type="dxa"/>
          </w:tcPr>
          <w:p w:rsidR="00FF00F4" w:rsidRPr="00EE09C9" w:rsidRDefault="00FF00F4" w:rsidP="00763E36">
            <w:r w:rsidRPr="00EE09C9">
              <w:t>8</w:t>
            </w:r>
          </w:p>
        </w:tc>
        <w:tc>
          <w:tcPr>
            <w:tcW w:w="2318" w:type="dxa"/>
          </w:tcPr>
          <w:p w:rsidR="00FF00F4" w:rsidRPr="00EE09C9" w:rsidRDefault="00FF00F4" w:rsidP="00763E36">
            <w:r>
              <w:t>Grammar</w:t>
            </w:r>
          </w:p>
        </w:tc>
        <w:tc>
          <w:tcPr>
            <w:tcW w:w="827" w:type="dxa"/>
          </w:tcPr>
          <w:p w:rsidR="00FF00F4" w:rsidRPr="00EE09C9" w:rsidRDefault="00FF00F4" w:rsidP="00763E36">
            <w:r>
              <w:t>x</w:t>
            </w:r>
          </w:p>
        </w:tc>
        <w:tc>
          <w:tcPr>
            <w:tcW w:w="939" w:type="dxa"/>
          </w:tcPr>
          <w:p w:rsidR="00FF00F4" w:rsidRPr="00EE09C9" w:rsidRDefault="00FF00F4" w:rsidP="00763E36"/>
        </w:tc>
        <w:tc>
          <w:tcPr>
            <w:tcW w:w="809" w:type="dxa"/>
          </w:tcPr>
          <w:p w:rsidR="00FF00F4" w:rsidRPr="00EE09C9" w:rsidRDefault="00FF00F4" w:rsidP="00763E36"/>
        </w:tc>
        <w:tc>
          <w:tcPr>
            <w:tcW w:w="753" w:type="dxa"/>
          </w:tcPr>
          <w:p w:rsidR="00FF00F4" w:rsidRPr="00EE09C9" w:rsidRDefault="00FF00F4" w:rsidP="00763E36"/>
        </w:tc>
        <w:tc>
          <w:tcPr>
            <w:tcW w:w="3237" w:type="dxa"/>
          </w:tcPr>
          <w:p w:rsidR="00FF00F4" w:rsidRPr="00EE09C9" w:rsidRDefault="00FF00F4" w:rsidP="00763E36">
            <w:r>
              <w:t>Tense</w:t>
            </w:r>
          </w:p>
        </w:tc>
        <w:tc>
          <w:tcPr>
            <w:tcW w:w="1200" w:type="dxa"/>
          </w:tcPr>
          <w:p w:rsidR="00FF00F4" w:rsidRPr="00EE09C9" w:rsidRDefault="00FF00F4" w:rsidP="00763E36"/>
        </w:tc>
      </w:tr>
      <w:tr w:rsidR="00FF00F4" w:rsidRPr="00EE09C9" w:rsidTr="00231615">
        <w:tc>
          <w:tcPr>
            <w:tcW w:w="825" w:type="dxa"/>
          </w:tcPr>
          <w:p w:rsidR="00FF00F4" w:rsidRPr="00EE09C9" w:rsidRDefault="00FF00F4" w:rsidP="00763E36">
            <w:r w:rsidRPr="00EE09C9">
              <w:t>9</w:t>
            </w:r>
          </w:p>
        </w:tc>
        <w:tc>
          <w:tcPr>
            <w:tcW w:w="2318" w:type="dxa"/>
          </w:tcPr>
          <w:p w:rsidR="00FF00F4" w:rsidRPr="00EE09C9" w:rsidRDefault="00FF00F4" w:rsidP="00763E36">
            <w:r w:rsidRPr="00EE09C9">
              <w:t>Grammar</w:t>
            </w:r>
          </w:p>
        </w:tc>
        <w:tc>
          <w:tcPr>
            <w:tcW w:w="827" w:type="dxa"/>
          </w:tcPr>
          <w:p w:rsidR="00FF00F4" w:rsidRPr="00EE09C9" w:rsidRDefault="00FF00F4" w:rsidP="00763E36">
            <w:r>
              <w:t>x</w:t>
            </w:r>
          </w:p>
        </w:tc>
        <w:tc>
          <w:tcPr>
            <w:tcW w:w="939" w:type="dxa"/>
          </w:tcPr>
          <w:p w:rsidR="00FF00F4" w:rsidRPr="00EE09C9" w:rsidRDefault="00FF00F4" w:rsidP="00763E36"/>
        </w:tc>
        <w:tc>
          <w:tcPr>
            <w:tcW w:w="809" w:type="dxa"/>
          </w:tcPr>
          <w:p w:rsidR="00FF00F4" w:rsidRPr="00EE09C9" w:rsidRDefault="00FF00F4" w:rsidP="00763E36"/>
        </w:tc>
        <w:tc>
          <w:tcPr>
            <w:tcW w:w="753" w:type="dxa"/>
          </w:tcPr>
          <w:p w:rsidR="00FF00F4" w:rsidRPr="00EE09C9" w:rsidRDefault="00FF00F4" w:rsidP="00763E36"/>
        </w:tc>
        <w:tc>
          <w:tcPr>
            <w:tcW w:w="3237" w:type="dxa"/>
          </w:tcPr>
          <w:p w:rsidR="00FF00F4" w:rsidRPr="00EE09C9" w:rsidRDefault="00FF00F4" w:rsidP="00763E36">
            <w:r w:rsidRPr="00EE09C9">
              <w:t>Tense</w:t>
            </w:r>
          </w:p>
        </w:tc>
        <w:tc>
          <w:tcPr>
            <w:tcW w:w="1200" w:type="dxa"/>
          </w:tcPr>
          <w:p w:rsidR="00FF00F4" w:rsidRPr="00EE09C9" w:rsidRDefault="00FF00F4" w:rsidP="00763E36"/>
        </w:tc>
      </w:tr>
      <w:tr w:rsidR="00FF00F4" w:rsidRPr="00EE09C9" w:rsidTr="00231615">
        <w:tc>
          <w:tcPr>
            <w:tcW w:w="825" w:type="dxa"/>
          </w:tcPr>
          <w:p w:rsidR="00FF00F4" w:rsidRPr="00EE09C9" w:rsidRDefault="00FF00F4" w:rsidP="00763E36">
            <w:r w:rsidRPr="00EE09C9">
              <w:t>10</w:t>
            </w:r>
          </w:p>
        </w:tc>
        <w:tc>
          <w:tcPr>
            <w:tcW w:w="2318" w:type="dxa"/>
          </w:tcPr>
          <w:p w:rsidR="00FF00F4" w:rsidRPr="00EE09C9" w:rsidRDefault="00FF00F4" w:rsidP="00763E36">
            <w:r w:rsidRPr="00EE09C9">
              <w:t>Grammar</w:t>
            </w:r>
          </w:p>
        </w:tc>
        <w:tc>
          <w:tcPr>
            <w:tcW w:w="827" w:type="dxa"/>
          </w:tcPr>
          <w:p w:rsidR="00FF00F4" w:rsidRPr="00EE09C9" w:rsidRDefault="00FF00F4" w:rsidP="00763E36"/>
        </w:tc>
        <w:tc>
          <w:tcPr>
            <w:tcW w:w="939" w:type="dxa"/>
          </w:tcPr>
          <w:p w:rsidR="00FF00F4" w:rsidRPr="00EE09C9" w:rsidRDefault="00FF00F4" w:rsidP="00763E36">
            <w:r>
              <w:t>x</w:t>
            </w:r>
          </w:p>
        </w:tc>
        <w:tc>
          <w:tcPr>
            <w:tcW w:w="809" w:type="dxa"/>
          </w:tcPr>
          <w:p w:rsidR="00FF00F4" w:rsidRPr="00EE09C9" w:rsidRDefault="00FF00F4" w:rsidP="00763E36"/>
        </w:tc>
        <w:tc>
          <w:tcPr>
            <w:tcW w:w="753" w:type="dxa"/>
          </w:tcPr>
          <w:p w:rsidR="00FF00F4" w:rsidRPr="00EE09C9" w:rsidRDefault="00FF00F4" w:rsidP="00763E36"/>
        </w:tc>
        <w:tc>
          <w:tcPr>
            <w:tcW w:w="3237" w:type="dxa"/>
          </w:tcPr>
          <w:p w:rsidR="00FF00F4" w:rsidRPr="00EE09C9" w:rsidRDefault="00FF00F4" w:rsidP="00763E36">
            <w:r w:rsidRPr="00EE09C9">
              <w:t>Tense</w:t>
            </w:r>
          </w:p>
        </w:tc>
        <w:tc>
          <w:tcPr>
            <w:tcW w:w="1200" w:type="dxa"/>
          </w:tcPr>
          <w:p w:rsidR="00FF00F4" w:rsidRPr="00EE09C9" w:rsidRDefault="00FF00F4" w:rsidP="00763E36"/>
        </w:tc>
      </w:tr>
      <w:tr w:rsidR="00FF00F4" w:rsidRPr="00EE09C9" w:rsidTr="00231615">
        <w:tc>
          <w:tcPr>
            <w:tcW w:w="825" w:type="dxa"/>
          </w:tcPr>
          <w:p w:rsidR="00FF00F4" w:rsidRPr="00EE09C9" w:rsidRDefault="00FF00F4" w:rsidP="00763E36">
            <w:r w:rsidRPr="00EE09C9">
              <w:t>11</w:t>
            </w:r>
          </w:p>
        </w:tc>
        <w:tc>
          <w:tcPr>
            <w:tcW w:w="2318" w:type="dxa"/>
          </w:tcPr>
          <w:p w:rsidR="00FF00F4" w:rsidRPr="00EE09C9" w:rsidRDefault="00FF00F4" w:rsidP="00763E36">
            <w:r w:rsidRPr="00EE09C9">
              <w:t>Grammar</w:t>
            </w:r>
          </w:p>
        </w:tc>
        <w:tc>
          <w:tcPr>
            <w:tcW w:w="827" w:type="dxa"/>
          </w:tcPr>
          <w:p w:rsidR="00FF00F4" w:rsidRPr="00EE09C9" w:rsidRDefault="00FF00F4" w:rsidP="00763E36">
            <w:r w:rsidRPr="00EE09C9">
              <w:t>x</w:t>
            </w:r>
          </w:p>
        </w:tc>
        <w:tc>
          <w:tcPr>
            <w:tcW w:w="939" w:type="dxa"/>
          </w:tcPr>
          <w:p w:rsidR="00FF00F4" w:rsidRPr="00EE09C9" w:rsidRDefault="00FF00F4" w:rsidP="00763E36"/>
        </w:tc>
        <w:tc>
          <w:tcPr>
            <w:tcW w:w="809" w:type="dxa"/>
          </w:tcPr>
          <w:p w:rsidR="00FF00F4" w:rsidRPr="00EE09C9" w:rsidRDefault="00FF00F4" w:rsidP="00763E36"/>
        </w:tc>
        <w:tc>
          <w:tcPr>
            <w:tcW w:w="753" w:type="dxa"/>
          </w:tcPr>
          <w:p w:rsidR="00FF00F4" w:rsidRPr="00EE09C9" w:rsidRDefault="00FF00F4" w:rsidP="00763E36"/>
        </w:tc>
        <w:tc>
          <w:tcPr>
            <w:tcW w:w="3237" w:type="dxa"/>
          </w:tcPr>
          <w:p w:rsidR="00FF00F4" w:rsidRPr="00EE09C9" w:rsidRDefault="00FF00F4" w:rsidP="00763E36">
            <w:r>
              <w:t>Verb form( V/To V/Ving….)</w:t>
            </w:r>
          </w:p>
        </w:tc>
        <w:tc>
          <w:tcPr>
            <w:tcW w:w="1200" w:type="dxa"/>
          </w:tcPr>
          <w:p w:rsidR="00FF00F4" w:rsidRPr="00EE09C9" w:rsidRDefault="00FF00F4" w:rsidP="00763E36"/>
        </w:tc>
      </w:tr>
      <w:tr w:rsidR="00FF00F4" w:rsidRPr="00EE09C9" w:rsidTr="00231615">
        <w:tc>
          <w:tcPr>
            <w:tcW w:w="825" w:type="dxa"/>
          </w:tcPr>
          <w:p w:rsidR="00FF00F4" w:rsidRPr="00EE09C9" w:rsidRDefault="00FF00F4" w:rsidP="00763E36">
            <w:r w:rsidRPr="00EE09C9">
              <w:t>12</w:t>
            </w:r>
          </w:p>
        </w:tc>
        <w:tc>
          <w:tcPr>
            <w:tcW w:w="2318" w:type="dxa"/>
          </w:tcPr>
          <w:p w:rsidR="00FF00F4" w:rsidRPr="00EE09C9" w:rsidRDefault="00FF00F4" w:rsidP="00763E36">
            <w:r w:rsidRPr="00EE09C9">
              <w:t>Grammar</w:t>
            </w:r>
          </w:p>
        </w:tc>
        <w:tc>
          <w:tcPr>
            <w:tcW w:w="827" w:type="dxa"/>
          </w:tcPr>
          <w:p w:rsidR="00FF00F4" w:rsidRPr="00EE09C9" w:rsidRDefault="00FF00F4" w:rsidP="00763E36"/>
        </w:tc>
        <w:tc>
          <w:tcPr>
            <w:tcW w:w="939" w:type="dxa"/>
          </w:tcPr>
          <w:p w:rsidR="00FF00F4" w:rsidRPr="00EE09C9" w:rsidRDefault="00FF00F4" w:rsidP="00763E36">
            <w:r>
              <w:t>x</w:t>
            </w:r>
          </w:p>
        </w:tc>
        <w:tc>
          <w:tcPr>
            <w:tcW w:w="809" w:type="dxa"/>
          </w:tcPr>
          <w:p w:rsidR="00FF00F4" w:rsidRPr="00EE09C9" w:rsidRDefault="00FF00F4" w:rsidP="00763E36"/>
        </w:tc>
        <w:tc>
          <w:tcPr>
            <w:tcW w:w="753" w:type="dxa"/>
          </w:tcPr>
          <w:p w:rsidR="00FF00F4" w:rsidRPr="00EE09C9" w:rsidRDefault="00FF00F4" w:rsidP="00763E36"/>
        </w:tc>
        <w:tc>
          <w:tcPr>
            <w:tcW w:w="3237" w:type="dxa"/>
          </w:tcPr>
          <w:p w:rsidR="00FF00F4" w:rsidRPr="00EE09C9" w:rsidRDefault="00FF00F4" w:rsidP="00763E36">
            <w:r>
              <w:t>Verb form( V/To V/Ving ….)</w:t>
            </w:r>
            <w:r w:rsidRPr="00EE09C9">
              <w:t xml:space="preserve"> </w:t>
            </w:r>
          </w:p>
        </w:tc>
        <w:tc>
          <w:tcPr>
            <w:tcW w:w="1200" w:type="dxa"/>
          </w:tcPr>
          <w:p w:rsidR="00FF00F4" w:rsidRPr="00EE09C9" w:rsidRDefault="00FF00F4" w:rsidP="00763E36"/>
        </w:tc>
      </w:tr>
      <w:tr w:rsidR="00FF00F4" w:rsidRPr="00EE09C9" w:rsidTr="00231615">
        <w:tc>
          <w:tcPr>
            <w:tcW w:w="825" w:type="dxa"/>
          </w:tcPr>
          <w:p w:rsidR="00FF00F4" w:rsidRPr="00EE09C9" w:rsidRDefault="00FF00F4" w:rsidP="00763E36">
            <w:r w:rsidRPr="00EE09C9">
              <w:t>13</w:t>
            </w:r>
          </w:p>
        </w:tc>
        <w:tc>
          <w:tcPr>
            <w:tcW w:w="2318" w:type="dxa"/>
          </w:tcPr>
          <w:p w:rsidR="00FF00F4" w:rsidRPr="00EE09C9" w:rsidRDefault="00FF00F4" w:rsidP="00763E36">
            <w:r w:rsidRPr="00EE09C9">
              <w:t>Grammar</w:t>
            </w:r>
          </w:p>
        </w:tc>
        <w:tc>
          <w:tcPr>
            <w:tcW w:w="827" w:type="dxa"/>
          </w:tcPr>
          <w:p w:rsidR="00FF00F4" w:rsidRPr="00EE09C9" w:rsidRDefault="00FF00F4" w:rsidP="00763E36"/>
        </w:tc>
        <w:tc>
          <w:tcPr>
            <w:tcW w:w="939" w:type="dxa"/>
          </w:tcPr>
          <w:p w:rsidR="00FF00F4" w:rsidRPr="00EE09C9" w:rsidRDefault="00FF00F4" w:rsidP="00763E36">
            <w:r>
              <w:t>x</w:t>
            </w:r>
          </w:p>
        </w:tc>
        <w:tc>
          <w:tcPr>
            <w:tcW w:w="809" w:type="dxa"/>
          </w:tcPr>
          <w:p w:rsidR="00FF00F4" w:rsidRPr="00EE09C9" w:rsidRDefault="00FF00F4" w:rsidP="00763E36"/>
        </w:tc>
        <w:tc>
          <w:tcPr>
            <w:tcW w:w="753" w:type="dxa"/>
          </w:tcPr>
          <w:p w:rsidR="00FF00F4" w:rsidRPr="00EE09C9" w:rsidRDefault="00FF00F4" w:rsidP="00763E36"/>
        </w:tc>
        <w:tc>
          <w:tcPr>
            <w:tcW w:w="3237" w:type="dxa"/>
          </w:tcPr>
          <w:p w:rsidR="00FF00F4" w:rsidRPr="00EE09C9" w:rsidRDefault="00FF00F4" w:rsidP="007D49E5">
            <w:r>
              <w:t>Verb form( V/To V/Ving ….)</w:t>
            </w:r>
            <w:r w:rsidRPr="00EE09C9">
              <w:t xml:space="preserve"> </w:t>
            </w:r>
          </w:p>
        </w:tc>
        <w:tc>
          <w:tcPr>
            <w:tcW w:w="1200" w:type="dxa"/>
          </w:tcPr>
          <w:p w:rsidR="00FF00F4" w:rsidRPr="00EE09C9" w:rsidRDefault="00FF00F4" w:rsidP="00763E36"/>
        </w:tc>
      </w:tr>
      <w:tr w:rsidR="00FF00F4" w:rsidRPr="00EE09C9" w:rsidTr="00231615">
        <w:tc>
          <w:tcPr>
            <w:tcW w:w="825" w:type="dxa"/>
          </w:tcPr>
          <w:p w:rsidR="00FF00F4" w:rsidRPr="00EE09C9" w:rsidRDefault="00FF00F4" w:rsidP="00763E36">
            <w:r w:rsidRPr="00EE09C9">
              <w:t>14</w:t>
            </w:r>
          </w:p>
        </w:tc>
        <w:tc>
          <w:tcPr>
            <w:tcW w:w="2318" w:type="dxa"/>
          </w:tcPr>
          <w:p w:rsidR="00FF00F4" w:rsidRPr="00EE09C9" w:rsidRDefault="00FF00F4" w:rsidP="00763E36">
            <w:r w:rsidRPr="00EE09C9">
              <w:t>Grammar</w:t>
            </w:r>
          </w:p>
        </w:tc>
        <w:tc>
          <w:tcPr>
            <w:tcW w:w="827" w:type="dxa"/>
          </w:tcPr>
          <w:p w:rsidR="00FF00F4" w:rsidRPr="00EE09C9" w:rsidRDefault="00FF00F4" w:rsidP="00763E36">
            <w:r w:rsidRPr="00EE09C9">
              <w:t>x</w:t>
            </w:r>
          </w:p>
        </w:tc>
        <w:tc>
          <w:tcPr>
            <w:tcW w:w="939" w:type="dxa"/>
          </w:tcPr>
          <w:p w:rsidR="00FF00F4" w:rsidRPr="00EE09C9" w:rsidRDefault="00FF00F4" w:rsidP="00763E36"/>
        </w:tc>
        <w:tc>
          <w:tcPr>
            <w:tcW w:w="809" w:type="dxa"/>
          </w:tcPr>
          <w:p w:rsidR="00FF00F4" w:rsidRPr="00EE09C9" w:rsidRDefault="00FF00F4" w:rsidP="00763E36"/>
        </w:tc>
        <w:tc>
          <w:tcPr>
            <w:tcW w:w="753" w:type="dxa"/>
          </w:tcPr>
          <w:p w:rsidR="00FF00F4" w:rsidRPr="00EE09C9" w:rsidRDefault="00FF00F4" w:rsidP="00763E36"/>
        </w:tc>
        <w:tc>
          <w:tcPr>
            <w:tcW w:w="3237" w:type="dxa"/>
          </w:tcPr>
          <w:p w:rsidR="00FF00F4" w:rsidRPr="00EE09C9" w:rsidRDefault="00FF00F4" w:rsidP="00763E36">
            <w:r>
              <w:t>Verb form( V/To V/Ving ….)</w:t>
            </w:r>
            <w:r w:rsidRPr="00EE09C9">
              <w:t xml:space="preserve"> </w:t>
            </w:r>
          </w:p>
        </w:tc>
        <w:tc>
          <w:tcPr>
            <w:tcW w:w="1200" w:type="dxa"/>
          </w:tcPr>
          <w:p w:rsidR="00FF00F4" w:rsidRPr="00EE09C9" w:rsidRDefault="00FF00F4" w:rsidP="00763E36"/>
        </w:tc>
      </w:tr>
      <w:tr w:rsidR="00FF00F4" w:rsidRPr="00EE09C9" w:rsidTr="00231615">
        <w:tc>
          <w:tcPr>
            <w:tcW w:w="825" w:type="dxa"/>
          </w:tcPr>
          <w:p w:rsidR="00FF00F4" w:rsidRPr="00EE09C9" w:rsidRDefault="00FF00F4" w:rsidP="00763E36">
            <w:r w:rsidRPr="00EE09C9">
              <w:t>15</w:t>
            </w:r>
          </w:p>
        </w:tc>
        <w:tc>
          <w:tcPr>
            <w:tcW w:w="2318" w:type="dxa"/>
          </w:tcPr>
          <w:p w:rsidR="00FF00F4" w:rsidRPr="00EE09C9" w:rsidRDefault="00FF00F4" w:rsidP="00763E36">
            <w:r w:rsidRPr="00EE09C9">
              <w:t>Communication</w:t>
            </w:r>
          </w:p>
        </w:tc>
        <w:tc>
          <w:tcPr>
            <w:tcW w:w="827" w:type="dxa"/>
          </w:tcPr>
          <w:p w:rsidR="00FF00F4" w:rsidRPr="00EE09C9" w:rsidRDefault="00FF00F4" w:rsidP="00763E36"/>
        </w:tc>
        <w:tc>
          <w:tcPr>
            <w:tcW w:w="939" w:type="dxa"/>
          </w:tcPr>
          <w:p w:rsidR="00FF00F4" w:rsidRPr="00EE09C9" w:rsidRDefault="00FF00F4" w:rsidP="00763E36"/>
        </w:tc>
        <w:tc>
          <w:tcPr>
            <w:tcW w:w="809" w:type="dxa"/>
          </w:tcPr>
          <w:p w:rsidR="00FF00F4" w:rsidRPr="00EE09C9" w:rsidRDefault="00FF00F4" w:rsidP="00763E36">
            <w:r w:rsidRPr="00EE09C9">
              <w:t>x</w:t>
            </w:r>
          </w:p>
        </w:tc>
        <w:tc>
          <w:tcPr>
            <w:tcW w:w="753" w:type="dxa"/>
          </w:tcPr>
          <w:p w:rsidR="00FF00F4" w:rsidRPr="00EE09C9" w:rsidRDefault="00FF00F4" w:rsidP="00763E36"/>
        </w:tc>
        <w:tc>
          <w:tcPr>
            <w:tcW w:w="3237" w:type="dxa"/>
          </w:tcPr>
          <w:p w:rsidR="00FF00F4" w:rsidRPr="00EE09C9" w:rsidRDefault="00FF00F4" w:rsidP="007D49E5">
            <w:r>
              <w:t>Talking about volunteer work</w:t>
            </w:r>
          </w:p>
        </w:tc>
        <w:tc>
          <w:tcPr>
            <w:tcW w:w="1200" w:type="dxa"/>
          </w:tcPr>
          <w:p w:rsidR="00FF00F4" w:rsidRPr="00EE09C9" w:rsidRDefault="00FF00F4" w:rsidP="00763E36"/>
        </w:tc>
      </w:tr>
      <w:tr w:rsidR="00FF00F4" w:rsidRPr="00EE09C9" w:rsidTr="00231615">
        <w:tc>
          <w:tcPr>
            <w:tcW w:w="825" w:type="dxa"/>
          </w:tcPr>
          <w:p w:rsidR="00FF00F4" w:rsidRPr="00EE09C9" w:rsidRDefault="00FF00F4" w:rsidP="00763E36">
            <w:r w:rsidRPr="00EE09C9">
              <w:t>16</w:t>
            </w:r>
          </w:p>
        </w:tc>
        <w:tc>
          <w:tcPr>
            <w:tcW w:w="2318" w:type="dxa"/>
          </w:tcPr>
          <w:p w:rsidR="00FF00F4" w:rsidRPr="00EE09C9" w:rsidRDefault="00FF00F4" w:rsidP="00763E36">
            <w:r w:rsidRPr="00EE09C9">
              <w:t>Communication</w:t>
            </w:r>
          </w:p>
        </w:tc>
        <w:tc>
          <w:tcPr>
            <w:tcW w:w="827" w:type="dxa"/>
          </w:tcPr>
          <w:p w:rsidR="00FF00F4" w:rsidRPr="00EE09C9" w:rsidRDefault="00FF00F4" w:rsidP="00763E36"/>
        </w:tc>
        <w:tc>
          <w:tcPr>
            <w:tcW w:w="939" w:type="dxa"/>
          </w:tcPr>
          <w:p w:rsidR="00FF00F4" w:rsidRPr="00EE09C9" w:rsidRDefault="00FF00F4" w:rsidP="00763E36"/>
        </w:tc>
        <w:tc>
          <w:tcPr>
            <w:tcW w:w="809" w:type="dxa"/>
          </w:tcPr>
          <w:p w:rsidR="00FF00F4" w:rsidRPr="00EE09C9" w:rsidRDefault="00FF00F4" w:rsidP="00763E36">
            <w:r w:rsidRPr="00EE09C9">
              <w:t>x</w:t>
            </w:r>
          </w:p>
        </w:tc>
        <w:tc>
          <w:tcPr>
            <w:tcW w:w="753" w:type="dxa"/>
          </w:tcPr>
          <w:p w:rsidR="00FF00F4" w:rsidRPr="00EE09C9" w:rsidRDefault="00FF00F4" w:rsidP="00763E36"/>
        </w:tc>
        <w:tc>
          <w:tcPr>
            <w:tcW w:w="3237" w:type="dxa"/>
          </w:tcPr>
          <w:p w:rsidR="00FF00F4" w:rsidRPr="00EE09C9" w:rsidRDefault="00FF00F4" w:rsidP="007D49E5">
            <w:r>
              <w:t>Talking about  physical characteristics</w:t>
            </w:r>
          </w:p>
        </w:tc>
        <w:tc>
          <w:tcPr>
            <w:tcW w:w="1200" w:type="dxa"/>
          </w:tcPr>
          <w:p w:rsidR="00FF00F4" w:rsidRPr="00EE09C9" w:rsidRDefault="00FF00F4" w:rsidP="00763E36"/>
        </w:tc>
      </w:tr>
      <w:tr w:rsidR="00FF00F4" w:rsidRPr="00EE09C9" w:rsidTr="00231615">
        <w:tc>
          <w:tcPr>
            <w:tcW w:w="825" w:type="dxa"/>
          </w:tcPr>
          <w:p w:rsidR="00FF00F4" w:rsidRPr="00EE09C9" w:rsidRDefault="00FF00F4" w:rsidP="00763E36">
            <w:r w:rsidRPr="00EE09C9">
              <w:t>17</w:t>
            </w:r>
          </w:p>
        </w:tc>
        <w:tc>
          <w:tcPr>
            <w:tcW w:w="2318" w:type="dxa"/>
          </w:tcPr>
          <w:p w:rsidR="00FF00F4" w:rsidRPr="00EE09C9" w:rsidRDefault="00FF00F4" w:rsidP="00763E36">
            <w:r>
              <w:t xml:space="preserve">Cloze </w:t>
            </w:r>
            <w:r w:rsidRPr="00EE09C9">
              <w:t>text</w:t>
            </w:r>
          </w:p>
        </w:tc>
        <w:tc>
          <w:tcPr>
            <w:tcW w:w="827" w:type="dxa"/>
          </w:tcPr>
          <w:p w:rsidR="00FF00F4" w:rsidRPr="00EE09C9" w:rsidRDefault="00FF00F4" w:rsidP="00763E36">
            <w:r>
              <w:t>x</w:t>
            </w:r>
          </w:p>
        </w:tc>
        <w:tc>
          <w:tcPr>
            <w:tcW w:w="939" w:type="dxa"/>
          </w:tcPr>
          <w:p w:rsidR="00FF00F4" w:rsidRPr="00EE09C9" w:rsidRDefault="00FF00F4" w:rsidP="00763E36"/>
        </w:tc>
        <w:tc>
          <w:tcPr>
            <w:tcW w:w="809" w:type="dxa"/>
          </w:tcPr>
          <w:p w:rsidR="00FF00F4" w:rsidRPr="00EE09C9" w:rsidRDefault="00FF00F4" w:rsidP="00763E36"/>
        </w:tc>
        <w:tc>
          <w:tcPr>
            <w:tcW w:w="753" w:type="dxa"/>
          </w:tcPr>
          <w:p w:rsidR="00FF00F4" w:rsidRPr="00EE09C9" w:rsidRDefault="00FF00F4" w:rsidP="00763E36"/>
        </w:tc>
        <w:tc>
          <w:tcPr>
            <w:tcW w:w="3237" w:type="dxa"/>
          </w:tcPr>
          <w:p w:rsidR="00FF00F4" w:rsidRPr="00EE09C9" w:rsidRDefault="00FF00F4" w:rsidP="00763E36"/>
        </w:tc>
        <w:tc>
          <w:tcPr>
            <w:tcW w:w="1200" w:type="dxa"/>
          </w:tcPr>
          <w:p w:rsidR="00FF00F4" w:rsidRPr="00EE09C9" w:rsidRDefault="00FF00F4" w:rsidP="00763E36"/>
        </w:tc>
      </w:tr>
      <w:tr w:rsidR="00FF00F4" w:rsidRPr="00EE09C9" w:rsidTr="00231615">
        <w:tc>
          <w:tcPr>
            <w:tcW w:w="825" w:type="dxa"/>
          </w:tcPr>
          <w:p w:rsidR="00FF00F4" w:rsidRPr="00EE09C9" w:rsidRDefault="00FF00F4" w:rsidP="00763E36">
            <w:r w:rsidRPr="00EE09C9">
              <w:t>18</w:t>
            </w:r>
          </w:p>
        </w:tc>
        <w:tc>
          <w:tcPr>
            <w:tcW w:w="2318" w:type="dxa"/>
          </w:tcPr>
          <w:p w:rsidR="00FF00F4" w:rsidRPr="00EE09C9" w:rsidRDefault="00FF00F4" w:rsidP="00763E36"/>
        </w:tc>
        <w:tc>
          <w:tcPr>
            <w:tcW w:w="827" w:type="dxa"/>
          </w:tcPr>
          <w:p w:rsidR="00FF00F4" w:rsidRPr="00EE09C9" w:rsidRDefault="00FF00F4" w:rsidP="00763E36"/>
        </w:tc>
        <w:tc>
          <w:tcPr>
            <w:tcW w:w="939" w:type="dxa"/>
          </w:tcPr>
          <w:p w:rsidR="00FF00F4" w:rsidRPr="00EE09C9" w:rsidRDefault="00FF00F4" w:rsidP="00763E36">
            <w:r w:rsidRPr="00EE09C9">
              <w:t>x</w:t>
            </w:r>
          </w:p>
        </w:tc>
        <w:tc>
          <w:tcPr>
            <w:tcW w:w="809" w:type="dxa"/>
          </w:tcPr>
          <w:p w:rsidR="00FF00F4" w:rsidRPr="00EE09C9" w:rsidRDefault="00FF00F4" w:rsidP="00763E36"/>
        </w:tc>
        <w:tc>
          <w:tcPr>
            <w:tcW w:w="753" w:type="dxa"/>
          </w:tcPr>
          <w:p w:rsidR="00FF00F4" w:rsidRPr="00EE09C9" w:rsidRDefault="00FF00F4" w:rsidP="00763E36"/>
        </w:tc>
        <w:tc>
          <w:tcPr>
            <w:tcW w:w="3237" w:type="dxa"/>
          </w:tcPr>
          <w:p w:rsidR="00FF00F4" w:rsidRPr="00EE09C9" w:rsidRDefault="00FF00F4" w:rsidP="00763E36"/>
        </w:tc>
        <w:tc>
          <w:tcPr>
            <w:tcW w:w="1200" w:type="dxa"/>
          </w:tcPr>
          <w:p w:rsidR="00FF00F4" w:rsidRPr="00EE09C9" w:rsidRDefault="00FF00F4" w:rsidP="00763E36"/>
        </w:tc>
      </w:tr>
      <w:tr w:rsidR="00FF00F4" w:rsidRPr="00EE09C9" w:rsidTr="00231615">
        <w:tc>
          <w:tcPr>
            <w:tcW w:w="825" w:type="dxa"/>
          </w:tcPr>
          <w:p w:rsidR="00FF00F4" w:rsidRPr="00EE09C9" w:rsidRDefault="00FF00F4" w:rsidP="00763E36">
            <w:r w:rsidRPr="00EE09C9">
              <w:t>19</w:t>
            </w:r>
          </w:p>
        </w:tc>
        <w:tc>
          <w:tcPr>
            <w:tcW w:w="2318" w:type="dxa"/>
          </w:tcPr>
          <w:p w:rsidR="00FF00F4" w:rsidRPr="00EE09C9" w:rsidRDefault="00FF00F4" w:rsidP="00763E36"/>
        </w:tc>
        <w:tc>
          <w:tcPr>
            <w:tcW w:w="827" w:type="dxa"/>
          </w:tcPr>
          <w:p w:rsidR="00FF00F4" w:rsidRPr="00EE09C9" w:rsidRDefault="00FF00F4" w:rsidP="00763E36">
            <w:r>
              <w:t>x</w:t>
            </w:r>
          </w:p>
        </w:tc>
        <w:tc>
          <w:tcPr>
            <w:tcW w:w="939" w:type="dxa"/>
          </w:tcPr>
          <w:p w:rsidR="00FF00F4" w:rsidRPr="00EE09C9" w:rsidRDefault="00FF00F4" w:rsidP="00763E36"/>
        </w:tc>
        <w:tc>
          <w:tcPr>
            <w:tcW w:w="809" w:type="dxa"/>
          </w:tcPr>
          <w:p w:rsidR="00FF00F4" w:rsidRPr="00EE09C9" w:rsidRDefault="00FF00F4" w:rsidP="00763E36"/>
        </w:tc>
        <w:tc>
          <w:tcPr>
            <w:tcW w:w="753" w:type="dxa"/>
          </w:tcPr>
          <w:p w:rsidR="00FF00F4" w:rsidRPr="00EE09C9" w:rsidRDefault="00FF00F4" w:rsidP="00763E36"/>
        </w:tc>
        <w:tc>
          <w:tcPr>
            <w:tcW w:w="3237" w:type="dxa"/>
          </w:tcPr>
          <w:p w:rsidR="00FF00F4" w:rsidRPr="00EE09C9" w:rsidRDefault="00FF00F4" w:rsidP="00763E36"/>
        </w:tc>
        <w:tc>
          <w:tcPr>
            <w:tcW w:w="1200" w:type="dxa"/>
          </w:tcPr>
          <w:p w:rsidR="00FF00F4" w:rsidRPr="00EE09C9" w:rsidRDefault="00FF00F4" w:rsidP="00763E36"/>
        </w:tc>
      </w:tr>
      <w:tr w:rsidR="00FF00F4" w:rsidRPr="00EE09C9" w:rsidTr="00231615">
        <w:tc>
          <w:tcPr>
            <w:tcW w:w="825" w:type="dxa"/>
          </w:tcPr>
          <w:p w:rsidR="00FF00F4" w:rsidRPr="00EE09C9" w:rsidRDefault="00FF00F4" w:rsidP="00763E36">
            <w:r w:rsidRPr="00EE09C9">
              <w:t>20</w:t>
            </w:r>
          </w:p>
        </w:tc>
        <w:tc>
          <w:tcPr>
            <w:tcW w:w="2318" w:type="dxa"/>
          </w:tcPr>
          <w:p w:rsidR="00FF00F4" w:rsidRPr="00EE09C9" w:rsidRDefault="00FF00F4" w:rsidP="00763E36"/>
        </w:tc>
        <w:tc>
          <w:tcPr>
            <w:tcW w:w="827" w:type="dxa"/>
          </w:tcPr>
          <w:p w:rsidR="00FF00F4" w:rsidRPr="00EE09C9" w:rsidRDefault="00FF00F4" w:rsidP="00763E36"/>
        </w:tc>
        <w:tc>
          <w:tcPr>
            <w:tcW w:w="939" w:type="dxa"/>
          </w:tcPr>
          <w:p w:rsidR="00FF00F4" w:rsidRPr="00EE09C9" w:rsidRDefault="00FF00F4" w:rsidP="00763E36">
            <w:r>
              <w:t>x</w:t>
            </w:r>
          </w:p>
        </w:tc>
        <w:tc>
          <w:tcPr>
            <w:tcW w:w="809" w:type="dxa"/>
          </w:tcPr>
          <w:p w:rsidR="00FF00F4" w:rsidRPr="00EE09C9" w:rsidRDefault="00FF00F4" w:rsidP="00763E36"/>
        </w:tc>
        <w:tc>
          <w:tcPr>
            <w:tcW w:w="753" w:type="dxa"/>
          </w:tcPr>
          <w:p w:rsidR="00FF00F4" w:rsidRPr="00EE09C9" w:rsidRDefault="00FF00F4" w:rsidP="00763E36"/>
        </w:tc>
        <w:tc>
          <w:tcPr>
            <w:tcW w:w="3237" w:type="dxa"/>
          </w:tcPr>
          <w:p w:rsidR="00FF00F4" w:rsidRPr="00EE09C9" w:rsidRDefault="00FF00F4" w:rsidP="00763E36"/>
        </w:tc>
        <w:tc>
          <w:tcPr>
            <w:tcW w:w="1200" w:type="dxa"/>
          </w:tcPr>
          <w:p w:rsidR="00FF00F4" w:rsidRPr="00EE09C9" w:rsidRDefault="00FF00F4" w:rsidP="00763E36"/>
        </w:tc>
      </w:tr>
      <w:tr w:rsidR="00FF00F4" w:rsidRPr="00EE09C9" w:rsidTr="00231615">
        <w:tc>
          <w:tcPr>
            <w:tcW w:w="825" w:type="dxa"/>
          </w:tcPr>
          <w:p w:rsidR="00FF00F4" w:rsidRPr="00EE09C9" w:rsidRDefault="00FF00F4" w:rsidP="00763E36">
            <w:r w:rsidRPr="00EE09C9">
              <w:t>21</w:t>
            </w:r>
          </w:p>
        </w:tc>
        <w:tc>
          <w:tcPr>
            <w:tcW w:w="2318" w:type="dxa"/>
          </w:tcPr>
          <w:p w:rsidR="00FF00F4" w:rsidRPr="00EE09C9" w:rsidRDefault="00FF00F4" w:rsidP="00763E36">
            <w:r w:rsidRPr="00EE09C9">
              <w:t>Reading Comprehension</w:t>
            </w:r>
          </w:p>
        </w:tc>
        <w:tc>
          <w:tcPr>
            <w:tcW w:w="827" w:type="dxa"/>
          </w:tcPr>
          <w:p w:rsidR="00FF00F4" w:rsidRPr="00EE09C9" w:rsidRDefault="00FF00F4" w:rsidP="00763E36">
            <w:r>
              <w:t>x</w:t>
            </w:r>
          </w:p>
        </w:tc>
        <w:tc>
          <w:tcPr>
            <w:tcW w:w="939" w:type="dxa"/>
          </w:tcPr>
          <w:p w:rsidR="00FF00F4" w:rsidRPr="00EE09C9" w:rsidRDefault="00FF00F4" w:rsidP="00763E36"/>
        </w:tc>
        <w:tc>
          <w:tcPr>
            <w:tcW w:w="809" w:type="dxa"/>
          </w:tcPr>
          <w:p w:rsidR="00FF00F4" w:rsidRPr="00EE09C9" w:rsidRDefault="00FF00F4" w:rsidP="00763E36"/>
        </w:tc>
        <w:tc>
          <w:tcPr>
            <w:tcW w:w="753" w:type="dxa"/>
          </w:tcPr>
          <w:p w:rsidR="00FF00F4" w:rsidRPr="00EE09C9" w:rsidRDefault="00FF00F4" w:rsidP="00763E36"/>
        </w:tc>
        <w:tc>
          <w:tcPr>
            <w:tcW w:w="3237" w:type="dxa"/>
          </w:tcPr>
          <w:p w:rsidR="00FF00F4" w:rsidRPr="00EE09C9" w:rsidRDefault="00FF00F4" w:rsidP="00763E36">
            <w:r w:rsidRPr="00EE09C9">
              <w:t>Getting details</w:t>
            </w:r>
          </w:p>
        </w:tc>
        <w:tc>
          <w:tcPr>
            <w:tcW w:w="1200" w:type="dxa"/>
          </w:tcPr>
          <w:p w:rsidR="00FF00F4" w:rsidRPr="00EE09C9" w:rsidRDefault="00FF00F4" w:rsidP="00763E36"/>
        </w:tc>
      </w:tr>
      <w:tr w:rsidR="00FF00F4" w:rsidRPr="00EE09C9" w:rsidTr="00231615">
        <w:tc>
          <w:tcPr>
            <w:tcW w:w="825" w:type="dxa"/>
          </w:tcPr>
          <w:p w:rsidR="00FF00F4" w:rsidRPr="00EE09C9" w:rsidRDefault="00FF00F4" w:rsidP="00763E36">
            <w:r w:rsidRPr="00EE09C9">
              <w:t>22</w:t>
            </w:r>
          </w:p>
        </w:tc>
        <w:tc>
          <w:tcPr>
            <w:tcW w:w="2318" w:type="dxa"/>
          </w:tcPr>
          <w:p w:rsidR="00FF00F4" w:rsidRPr="00EE09C9" w:rsidRDefault="00FF00F4" w:rsidP="00763E36"/>
        </w:tc>
        <w:tc>
          <w:tcPr>
            <w:tcW w:w="827" w:type="dxa"/>
          </w:tcPr>
          <w:p w:rsidR="00FF00F4" w:rsidRPr="00EE09C9" w:rsidRDefault="00FF00F4" w:rsidP="00763E36">
            <w:r>
              <w:t>x</w:t>
            </w:r>
          </w:p>
        </w:tc>
        <w:tc>
          <w:tcPr>
            <w:tcW w:w="939" w:type="dxa"/>
          </w:tcPr>
          <w:p w:rsidR="00FF00F4" w:rsidRPr="00EE09C9" w:rsidRDefault="00FF00F4" w:rsidP="00763E36"/>
        </w:tc>
        <w:tc>
          <w:tcPr>
            <w:tcW w:w="809" w:type="dxa"/>
          </w:tcPr>
          <w:p w:rsidR="00FF00F4" w:rsidRPr="00EE09C9" w:rsidRDefault="00FF00F4" w:rsidP="00763E36"/>
        </w:tc>
        <w:tc>
          <w:tcPr>
            <w:tcW w:w="753" w:type="dxa"/>
          </w:tcPr>
          <w:p w:rsidR="00FF00F4" w:rsidRPr="00EE09C9" w:rsidRDefault="00FF00F4" w:rsidP="00763E36"/>
        </w:tc>
        <w:tc>
          <w:tcPr>
            <w:tcW w:w="3237" w:type="dxa"/>
          </w:tcPr>
          <w:p w:rsidR="00FF00F4" w:rsidRPr="00EE09C9" w:rsidRDefault="00FF00F4" w:rsidP="00763E36">
            <w:r w:rsidRPr="00EE09C9">
              <w:t>Getting details</w:t>
            </w:r>
          </w:p>
        </w:tc>
        <w:tc>
          <w:tcPr>
            <w:tcW w:w="1200" w:type="dxa"/>
          </w:tcPr>
          <w:p w:rsidR="00FF00F4" w:rsidRPr="00EE09C9" w:rsidRDefault="00FF00F4" w:rsidP="00763E36"/>
        </w:tc>
      </w:tr>
      <w:tr w:rsidR="00FF00F4" w:rsidRPr="00EE09C9" w:rsidTr="00231615">
        <w:tc>
          <w:tcPr>
            <w:tcW w:w="825" w:type="dxa"/>
          </w:tcPr>
          <w:p w:rsidR="00FF00F4" w:rsidRPr="00EE09C9" w:rsidRDefault="00FF00F4" w:rsidP="00763E36">
            <w:r w:rsidRPr="00EE09C9">
              <w:t>23</w:t>
            </w:r>
          </w:p>
        </w:tc>
        <w:tc>
          <w:tcPr>
            <w:tcW w:w="2318" w:type="dxa"/>
          </w:tcPr>
          <w:p w:rsidR="00FF00F4" w:rsidRPr="00EE09C9" w:rsidRDefault="00FF00F4" w:rsidP="00763E36"/>
        </w:tc>
        <w:tc>
          <w:tcPr>
            <w:tcW w:w="827" w:type="dxa"/>
          </w:tcPr>
          <w:p w:rsidR="00FF00F4" w:rsidRPr="00EE09C9" w:rsidRDefault="00FF00F4" w:rsidP="00763E36"/>
        </w:tc>
        <w:tc>
          <w:tcPr>
            <w:tcW w:w="939" w:type="dxa"/>
          </w:tcPr>
          <w:p w:rsidR="00FF00F4" w:rsidRPr="00EE09C9" w:rsidRDefault="00FF00F4" w:rsidP="00763E36"/>
        </w:tc>
        <w:tc>
          <w:tcPr>
            <w:tcW w:w="809" w:type="dxa"/>
          </w:tcPr>
          <w:p w:rsidR="00FF00F4" w:rsidRPr="00EE09C9" w:rsidRDefault="00FF00F4" w:rsidP="00763E36">
            <w:r>
              <w:t>x</w:t>
            </w:r>
          </w:p>
        </w:tc>
        <w:tc>
          <w:tcPr>
            <w:tcW w:w="753" w:type="dxa"/>
          </w:tcPr>
          <w:p w:rsidR="00FF00F4" w:rsidRPr="00EE09C9" w:rsidRDefault="00FF00F4" w:rsidP="00763E36"/>
        </w:tc>
        <w:tc>
          <w:tcPr>
            <w:tcW w:w="3237" w:type="dxa"/>
          </w:tcPr>
          <w:p w:rsidR="00FF00F4" w:rsidRPr="00EE09C9" w:rsidRDefault="00FF00F4" w:rsidP="00763E36">
            <w:r>
              <w:t>Inference</w:t>
            </w:r>
          </w:p>
        </w:tc>
        <w:tc>
          <w:tcPr>
            <w:tcW w:w="1200" w:type="dxa"/>
          </w:tcPr>
          <w:p w:rsidR="00FF00F4" w:rsidRPr="00EE09C9" w:rsidRDefault="00FF00F4" w:rsidP="00763E36"/>
        </w:tc>
      </w:tr>
      <w:tr w:rsidR="00FF00F4" w:rsidRPr="00EE09C9" w:rsidTr="00231615">
        <w:tc>
          <w:tcPr>
            <w:tcW w:w="825" w:type="dxa"/>
          </w:tcPr>
          <w:p w:rsidR="00FF00F4" w:rsidRPr="00EE09C9" w:rsidRDefault="00FF00F4" w:rsidP="00763E36">
            <w:r w:rsidRPr="00EE09C9">
              <w:t>24</w:t>
            </w:r>
          </w:p>
        </w:tc>
        <w:tc>
          <w:tcPr>
            <w:tcW w:w="2318" w:type="dxa"/>
          </w:tcPr>
          <w:p w:rsidR="00FF00F4" w:rsidRPr="00EE09C9" w:rsidRDefault="00FF00F4" w:rsidP="00763E36"/>
        </w:tc>
        <w:tc>
          <w:tcPr>
            <w:tcW w:w="827" w:type="dxa"/>
          </w:tcPr>
          <w:p w:rsidR="00FF00F4" w:rsidRPr="00EE09C9" w:rsidRDefault="00FF00F4" w:rsidP="00763E36"/>
        </w:tc>
        <w:tc>
          <w:tcPr>
            <w:tcW w:w="939" w:type="dxa"/>
          </w:tcPr>
          <w:p w:rsidR="00FF00F4" w:rsidRPr="00EE09C9" w:rsidRDefault="00FF00F4" w:rsidP="00763E36">
            <w:r>
              <w:t>x</w:t>
            </w:r>
          </w:p>
        </w:tc>
        <w:tc>
          <w:tcPr>
            <w:tcW w:w="809" w:type="dxa"/>
          </w:tcPr>
          <w:p w:rsidR="00FF00F4" w:rsidRPr="00EE09C9" w:rsidRDefault="00FF00F4" w:rsidP="00763E36"/>
        </w:tc>
        <w:tc>
          <w:tcPr>
            <w:tcW w:w="753" w:type="dxa"/>
          </w:tcPr>
          <w:p w:rsidR="00FF00F4" w:rsidRPr="00EE09C9" w:rsidRDefault="00FF00F4" w:rsidP="00763E36"/>
        </w:tc>
        <w:tc>
          <w:tcPr>
            <w:tcW w:w="3237" w:type="dxa"/>
          </w:tcPr>
          <w:p w:rsidR="00FF00F4" w:rsidRPr="00EE09C9" w:rsidRDefault="00FF00F4" w:rsidP="00763E36">
            <w:r w:rsidRPr="00EE09C9">
              <w:t>Reference</w:t>
            </w:r>
          </w:p>
        </w:tc>
        <w:tc>
          <w:tcPr>
            <w:tcW w:w="1200" w:type="dxa"/>
          </w:tcPr>
          <w:p w:rsidR="00FF00F4" w:rsidRPr="00EE09C9" w:rsidRDefault="00FF00F4" w:rsidP="00763E36"/>
        </w:tc>
      </w:tr>
      <w:tr w:rsidR="00FF00F4" w:rsidRPr="00EE09C9" w:rsidTr="00231615">
        <w:tblPrEx>
          <w:tblLook w:val="00A0"/>
        </w:tblPrEx>
        <w:tc>
          <w:tcPr>
            <w:tcW w:w="825" w:type="dxa"/>
          </w:tcPr>
          <w:p w:rsidR="00FF00F4" w:rsidRPr="00EE09C9" w:rsidRDefault="00FF00F4" w:rsidP="00763E36"/>
        </w:tc>
        <w:tc>
          <w:tcPr>
            <w:tcW w:w="2318" w:type="dxa"/>
          </w:tcPr>
          <w:p w:rsidR="00FF00F4" w:rsidRPr="00EE09C9" w:rsidRDefault="00FF00F4" w:rsidP="00763E36">
            <w:pPr>
              <w:rPr>
                <w:b/>
              </w:rPr>
            </w:pPr>
            <w:r w:rsidRPr="00EE09C9">
              <w:rPr>
                <w:b/>
              </w:rPr>
              <w:t>Tổng</w:t>
            </w:r>
            <w:r>
              <w:rPr>
                <w:b/>
              </w:rPr>
              <w:t xml:space="preserve"> </w:t>
            </w:r>
            <w:r w:rsidRPr="00EE09C9">
              <w:rPr>
                <w:b/>
              </w:rPr>
              <w:t xml:space="preserve"> cộng</w:t>
            </w:r>
          </w:p>
        </w:tc>
        <w:tc>
          <w:tcPr>
            <w:tcW w:w="827" w:type="dxa"/>
          </w:tcPr>
          <w:p w:rsidR="00FF00F4" w:rsidRPr="00EE09C9" w:rsidRDefault="00FF00F4" w:rsidP="00763E36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39" w:type="dxa"/>
          </w:tcPr>
          <w:p w:rsidR="00FF00F4" w:rsidRPr="00EE09C9" w:rsidRDefault="00FF00F4" w:rsidP="00763E36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09" w:type="dxa"/>
          </w:tcPr>
          <w:p w:rsidR="00FF00F4" w:rsidRPr="00EE09C9" w:rsidRDefault="00FF00F4" w:rsidP="00763E36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53" w:type="dxa"/>
          </w:tcPr>
          <w:p w:rsidR="00FF00F4" w:rsidRPr="00EE09C9" w:rsidRDefault="00FF00F4" w:rsidP="00763E36">
            <w:pPr>
              <w:rPr>
                <w:b/>
              </w:rPr>
            </w:pPr>
          </w:p>
        </w:tc>
        <w:tc>
          <w:tcPr>
            <w:tcW w:w="3237" w:type="dxa"/>
          </w:tcPr>
          <w:p w:rsidR="00FF00F4" w:rsidRPr="00EE09C9" w:rsidRDefault="00FF00F4" w:rsidP="00763E36">
            <w:pPr>
              <w:rPr>
                <w:b/>
              </w:rPr>
            </w:pPr>
          </w:p>
        </w:tc>
        <w:tc>
          <w:tcPr>
            <w:tcW w:w="1200" w:type="dxa"/>
          </w:tcPr>
          <w:p w:rsidR="00FF00F4" w:rsidRPr="00EE09C9" w:rsidRDefault="00FF00F4" w:rsidP="00763E36">
            <w:pPr>
              <w:rPr>
                <w:b/>
              </w:rPr>
            </w:pPr>
            <w:r>
              <w:rPr>
                <w:b/>
              </w:rPr>
              <w:t xml:space="preserve">7.2 </w:t>
            </w:r>
            <w:r w:rsidRPr="00EE09C9">
              <w:rPr>
                <w:b/>
              </w:rPr>
              <w:t>pts</w:t>
            </w:r>
          </w:p>
        </w:tc>
      </w:tr>
    </w:tbl>
    <w:p w:rsidR="00FF00F4" w:rsidRDefault="00FF00F4" w:rsidP="00210CAA">
      <w:pPr>
        <w:rPr>
          <w:b/>
        </w:rPr>
      </w:pPr>
    </w:p>
    <w:p w:rsidR="00FF00F4" w:rsidRPr="00EE09C9" w:rsidRDefault="00FF00F4" w:rsidP="00210CAA">
      <w:pPr>
        <w:rPr>
          <w:b/>
        </w:rPr>
      </w:pPr>
      <w:r w:rsidRPr="00EE09C9">
        <w:rPr>
          <w:b/>
        </w:rPr>
        <w:t xml:space="preserve">PHẦN 2 : TỰ LUẬN </w:t>
      </w:r>
      <w:r>
        <w:rPr>
          <w:b/>
        </w:rPr>
        <w:t>( 2.8 pts)</w:t>
      </w:r>
    </w:p>
    <w:p w:rsidR="00FF00F4" w:rsidRPr="00EE09C9" w:rsidRDefault="00FF00F4" w:rsidP="00210CAA"/>
    <w:tbl>
      <w:tblPr>
        <w:tblW w:w="10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5"/>
        <w:gridCol w:w="2318"/>
        <w:gridCol w:w="827"/>
        <w:gridCol w:w="939"/>
        <w:gridCol w:w="809"/>
        <w:gridCol w:w="819"/>
        <w:gridCol w:w="3473"/>
        <w:gridCol w:w="944"/>
      </w:tblGrid>
      <w:tr w:rsidR="00FF00F4" w:rsidRPr="00EE09C9" w:rsidTr="00763E36">
        <w:tc>
          <w:tcPr>
            <w:tcW w:w="825" w:type="dxa"/>
          </w:tcPr>
          <w:p w:rsidR="00FF00F4" w:rsidRPr="00EE09C9" w:rsidRDefault="00FF00F4" w:rsidP="00763E36"/>
        </w:tc>
        <w:tc>
          <w:tcPr>
            <w:tcW w:w="2318" w:type="dxa"/>
          </w:tcPr>
          <w:p w:rsidR="00FF00F4" w:rsidRPr="00EE09C9" w:rsidRDefault="00FF00F4" w:rsidP="00763E36"/>
        </w:tc>
        <w:tc>
          <w:tcPr>
            <w:tcW w:w="3394" w:type="dxa"/>
            <w:gridSpan w:val="4"/>
          </w:tcPr>
          <w:p w:rsidR="00FF00F4" w:rsidRPr="00EE09C9" w:rsidRDefault="00FF00F4" w:rsidP="00763E36">
            <w:pPr>
              <w:rPr>
                <w:b/>
              </w:rPr>
            </w:pPr>
            <w:r w:rsidRPr="00EE09C9">
              <w:t xml:space="preserve">                </w:t>
            </w:r>
            <w:r w:rsidRPr="00EE09C9">
              <w:rPr>
                <w:b/>
              </w:rPr>
              <w:t>MỨC ĐỘ</w:t>
            </w:r>
          </w:p>
        </w:tc>
        <w:tc>
          <w:tcPr>
            <w:tcW w:w="4417" w:type="dxa"/>
            <w:gridSpan w:val="2"/>
          </w:tcPr>
          <w:p w:rsidR="00FF00F4" w:rsidRPr="00EE09C9" w:rsidRDefault="00FF00F4" w:rsidP="00763E36"/>
        </w:tc>
      </w:tr>
      <w:tr w:rsidR="00FF00F4" w:rsidRPr="00EE09C9" w:rsidTr="00763E36">
        <w:tc>
          <w:tcPr>
            <w:tcW w:w="825" w:type="dxa"/>
          </w:tcPr>
          <w:p w:rsidR="00FF00F4" w:rsidRPr="00EE09C9" w:rsidRDefault="00FF00F4" w:rsidP="00763E36">
            <w:pPr>
              <w:rPr>
                <w:b/>
              </w:rPr>
            </w:pPr>
            <w:r w:rsidRPr="00EE09C9">
              <w:rPr>
                <w:b/>
              </w:rPr>
              <w:t>CÂU</w:t>
            </w:r>
          </w:p>
        </w:tc>
        <w:tc>
          <w:tcPr>
            <w:tcW w:w="2318" w:type="dxa"/>
          </w:tcPr>
          <w:p w:rsidR="00FF00F4" w:rsidRPr="00EE09C9" w:rsidRDefault="00FF00F4" w:rsidP="00763E36">
            <w:pPr>
              <w:rPr>
                <w:b/>
              </w:rPr>
            </w:pPr>
            <w:r w:rsidRPr="00EE09C9">
              <w:rPr>
                <w:b/>
              </w:rPr>
              <w:t>CHỦ ĐỀ KIẾN THỨC</w:t>
            </w:r>
          </w:p>
        </w:tc>
        <w:tc>
          <w:tcPr>
            <w:tcW w:w="827" w:type="dxa"/>
          </w:tcPr>
          <w:p w:rsidR="00FF00F4" w:rsidRPr="00EE09C9" w:rsidRDefault="00FF00F4" w:rsidP="00763E36">
            <w:pPr>
              <w:rPr>
                <w:b/>
              </w:rPr>
            </w:pPr>
            <w:r w:rsidRPr="00EE09C9">
              <w:rPr>
                <w:b/>
              </w:rPr>
              <w:t>Nhận biết</w:t>
            </w:r>
          </w:p>
        </w:tc>
        <w:tc>
          <w:tcPr>
            <w:tcW w:w="939" w:type="dxa"/>
          </w:tcPr>
          <w:p w:rsidR="00FF00F4" w:rsidRPr="00EE09C9" w:rsidRDefault="00FF00F4" w:rsidP="00763E36">
            <w:pPr>
              <w:rPr>
                <w:b/>
              </w:rPr>
            </w:pPr>
            <w:r w:rsidRPr="00EE09C9">
              <w:rPr>
                <w:b/>
              </w:rPr>
              <w:t xml:space="preserve">Thông hiểu </w:t>
            </w:r>
          </w:p>
        </w:tc>
        <w:tc>
          <w:tcPr>
            <w:tcW w:w="809" w:type="dxa"/>
          </w:tcPr>
          <w:p w:rsidR="00FF00F4" w:rsidRPr="00EE09C9" w:rsidRDefault="00FF00F4" w:rsidP="00763E36">
            <w:pPr>
              <w:rPr>
                <w:b/>
              </w:rPr>
            </w:pPr>
            <w:r w:rsidRPr="00EE09C9">
              <w:rPr>
                <w:b/>
              </w:rPr>
              <w:t xml:space="preserve">VD thấp </w:t>
            </w:r>
          </w:p>
        </w:tc>
        <w:tc>
          <w:tcPr>
            <w:tcW w:w="819" w:type="dxa"/>
          </w:tcPr>
          <w:p w:rsidR="00FF00F4" w:rsidRPr="00EE09C9" w:rsidRDefault="00FF00F4" w:rsidP="00763E36">
            <w:pPr>
              <w:rPr>
                <w:b/>
              </w:rPr>
            </w:pPr>
            <w:r w:rsidRPr="00EE09C9">
              <w:rPr>
                <w:b/>
              </w:rPr>
              <w:t xml:space="preserve">VD </w:t>
            </w:r>
          </w:p>
          <w:p w:rsidR="00FF00F4" w:rsidRPr="00EE09C9" w:rsidRDefault="00FF00F4" w:rsidP="00763E36">
            <w:pPr>
              <w:ind w:left="-288" w:firstLine="288"/>
              <w:rPr>
                <w:b/>
              </w:rPr>
            </w:pPr>
            <w:r w:rsidRPr="00EE09C9">
              <w:rPr>
                <w:b/>
              </w:rPr>
              <w:t>cao</w:t>
            </w:r>
          </w:p>
        </w:tc>
        <w:tc>
          <w:tcPr>
            <w:tcW w:w="3473" w:type="dxa"/>
          </w:tcPr>
          <w:p w:rsidR="00FF00F4" w:rsidRPr="00EE09C9" w:rsidRDefault="00FF00F4" w:rsidP="00763E36">
            <w:pPr>
              <w:rPr>
                <w:b/>
              </w:rPr>
            </w:pPr>
            <w:r w:rsidRPr="00EE09C9">
              <w:rPr>
                <w:b/>
              </w:rPr>
              <w:t xml:space="preserve">NỘI DUNG KIẾN THỨC </w:t>
            </w:r>
          </w:p>
        </w:tc>
        <w:tc>
          <w:tcPr>
            <w:tcW w:w="944" w:type="dxa"/>
          </w:tcPr>
          <w:p w:rsidR="00FF00F4" w:rsidRPr="00EE09C9" w:rsidRDefault="00FF00F4" w:rsidP="00763E36">
            <w:pPr>
              <w:rPr>
                <w:b/>
              </w:rPr>
            </w:pPr>
            <w:r w:rsidRPr="00EE09C9">
              <w:rPr>
                <w:b/>
              </w:rPr>
              <w:t>GHI CHÚ</w:t>
            </w:r>
          </w:p>
        </w:tc>
      </w:tr>
      <w:tr w:rsidR="00FF00F4" w:rsidRPr="00EE09C9" w:rsidTr="00763E36">
        <w:tc>
          <w:tcPr>
            <w:tcW w:w="825" w:type="dxa"/>
          </w:tcPr>
          <w:p w:rsidR="00FF00F4" w:rsidRPr="00EE09C9" w:rsidRDefault="00FF00F4" w:rsidP="00763E36">
            <w:r w:rsidRPr="00EE09C9">
              <w:t>25</w:t>
            </w:r>
          </w:p>
        </w:tc>
        <w:tc>
          <w:tcPr>
            <w:tcW w:w="2318" w:type="dxa"/>
          </w:tcPr>
          <w:p w:rsidR="00FF00F4" w:rsidRPr="00EE09C9" w:rsidRDefault="00FF00F4" w:rsidP="00763E36">
            <w:r w:rsidRPr="00EE09C9">
              <w:t xml:space="preserve">Sentence </w:t>
            </w:r>
            <w:r>
              <w:t>Combination</w:t>
            </w:r>
          </w:p>
        </w:tc>
        <w:tc>
          <w:tcPr>
            <w:tcW w:w="827" w:type="dxa"/>
          </w:tcPr>
          <w:p w:rsidR="00FF00F4" w:rsidRPr="00EE09C9" w:rsidRDefault="00FF00F4" w:rsidP="00763E36">
            <w:r>
              <w:t>x</w:t>
            </w:r>
          </w:p>
        </w:tc>
        <w:tc>
          <w:tcPr>
            <w:tcW w:w="939" w:type="dxa"/>
          </w:tcPr>
          <w:p w:rsidR="00FF00F4" w:rsidRPr="00EE09C9" w:rsidRDefault="00FF00F4" w:rsidP="00763E36"/>
        </w:tc>
        <w:tc>
          <w:tcPr>
            <w:tcW w:w="809" w:type="dxa"/>
          </w:tcPr>
          <w:p w:rsidR="00FF00F4" w:rsidRPr="00EE09C9" w:rsidRDefault="00FF00F4" w:rsidP="00763E36"/>
        </w:tc>
        <w:tc>
          <w:tcPr>
            <w:tcW w:w="819" w:type="dxa"/>
          </w:tcPr>
          <w:p w:rsidR="00FF00F4" w:rsidRPr="00EE09C9" w:rsidRDefault="00FF00F4" w:rsidP="00763E36"/>
        </w:tc>
        <w:tc>
          <w:tcPr>
            <w:tcW w:w="3473" w:type="dxa"/>
          </w:tcPr>
          <w:p w:rsidR="00FF00F4" w:rsidRPr="00EE09C9" w:rsidRDefault="00FF00F4" w:rsidP="00763E36">
            <w:r>
              <w:t>Present perfect</w:t>
            </w:r>
          </w:p>
        </w:tc>
        <w:tc>
          <w:tcPr>
            <w:tcW w:w="944" w:type="dxa"/>
          </w:tcPr>
          <w:p w:rsidR="00FF00F4" w:rsidRPr="00EE09C9" w:rsidRDefault="00FF00F4" w:rsidP="00763E36"/>
        </w:tc>
      </w:tr>
      <w:tr w:rsidR="00FF00F4" w:rsidRPr="00EE09C9" w:rsidTr="00763E36">
        <w:tc>
          <w:tcPr>
            <w:tcW w:w="825" w:type="dxa"/>
          </w:tcPr>
          <w:p w:rsidR="00FF00F4" w:rsidRPr="00EE09C9" w:rsidRDefault="00FF00F4" w:rsidP="00763E36">
            <w:r w:rsidRPr="00EE09C9">
              <w:t>26</w:t>
            </w:r>
          </w:p>
        </w:tc>
        <w:tc>
          <w:tcPr>
            <w:tcW w:w="2318" w:type="dxa"/>
          </w:tcPr>
          <w:p w:rsidR="00FF00F4" w:rsidRPr="00EE09C9" w:rsidRDefault="00FF00F4" w:rsidP="00763E36">
            <w:r w:rsidRPr="00EE09C9">
              <w:t xml:space="preserve">Sentence </w:t>
            </w:r>
            <w:r>
              <w:t>Combination</w:t>
            </w:r>
          </w:p>
        </w:tc>
        <w:tc>
          <w:tcPr>
            <w:tcW w:w="827" w:type="dxa"/>
          </w:tcPr>
          <w:p w:rsidR="00FF00F4" w:rsidRPr="00EE09C9" w:rsidRDefault="00FF00F4" w:rsidP="00763E36"/>
        </w:tc>
        <w:tc>
          <w:tcPr>
            <w:tcW w:w="939" w:type="dxa"/>
          </w:tcPr>
          <w:p w:rsidR="00FF00F4" w:rsidRPr="00EE09C9" w:rsidRDefault="00FF00F4" w:rsidP="00763E36">
            <w:r>
              <w:t>x</w:t>
            </w:r>
          </w:p>
        </w:tc>
        <w:tc>
          <w:tcPr>
            <w:tcW w:w="809" w:type="dxa"/>
          </w:tcPr>
          <w:p w:rsidR="00FF00F4" w:rsidRPr="00EE09C9" w:rsidRDefault="00FF00F4" w:rsidP="00763E36"/>
        </w:tc>
        <w:tc>
          <w:tcPr>
            <w:tcW w:w="819" w:type="dxa"/>
          </w:tcPr>
          <w:p w:rsidR="00FF00F4" w:rsidRPr="00EE09C9" w:rsidRDefault="00FF00F4" w:rsidP="00763E36"/>
        </w:tc>
        <w:tc>
          <w:tcPr>
            <w:tcW w:w="3473" w:type="dxa"/>
          </w:tcPr>
          <w:p w:rsidR="00FF00F4" w:rsidRPr="00EE09C9" w:rsidRDefault="00FF00F4" w:rsidP="00763E36">
            <w:r>
              <w:t>Tenses</w:t>
            </w:r>
          </w:p>
        </w:tc>
        <w:tc>
          <w:tcPr>
            <w:tcW w:w="944" w:type="dxa"/>
          </w:tcPr>
          <w:p w:rsidR="00FF00F4" w:rsidRPr="00EE09C9" w:rsidRDefault="00FF00F4" w:rsidP="00763E36"/>
        </w:tc>
      </w:tr>
      <w:tr w:rsidR="00FF00F4" w:rsidRPr="00EE09C9" w:rsidTr="00763E36">
        <w:tc>
          <w:tcPr>
            <w:tcW w:w="825" w:type="dxa"/>
          </w:tcPr>
          <w:p w:rsidR="00FF00F4" w:rsidRPr="00EE09C9" w:rsidRDefault="00FF00F4" w:rsidP="00763E36">
            <w:r w:rsidRPr="00EE09C9">
              <w:t>27</w:t>
            </w:r>
          </w:p>
        </w:tc>
        <w:tc>
          <w:tcPr>
            <w:tcW w:w="2318" w:type="dxa"/>
          </w:tcPr>
          <w:p w:rsidR="00FF00F4" w:rsidRPr="00EE09C9" w:rsidRDefault="00FF00F4" w:rsidP="00763E36">
            <w:r w:rsidRPr="00EE09C9">
              <w:t xml:space="preserve">Sentence </w:t>
            </w:r>
            <w:r>
              <w:t>Combination</w:t>
            </w:r>
          </w:p>
        </w:tc>
        <w:tc>
          <w:tcPr>
            <w:tcW w:w="827" w:type="dxa"/>
          </w:tcPr>
          <w:p w:rsidR="00FF00F4" w:rsidRPr="00EE09C9" w:rsidRDefault="00FF00F4" w:rsidP="00763E36"/>
        </w:tc>
        <w:tc>
          <w:tcPr>
            <w:tcW w:w="939" w:type="dxa"/>
          </w:tcPr>
          <w:p w:rsidR="00FF00F4" w:rsidRPr="00EE09C9" w:rsidRDefault="00FF00F4" w:rsidP="00763E36"/>
        </w:tc>
        <w:tc>
          <w:tcPr>
            <w:tcW w:w="809" w:type="dxa"/>
          </w:tcPr>
          <w:p w:rsidR="00FF00F4" w:rsidRPr="00EE09C9" w:rsidRDefault="00FF00F4" w:rsidP="00763E36">
            <w:r>
              <w:t>x</w:t>
            </w:r>
          </w:p>
        </w:tc>
        <w:tc>
          <w:tcPr>
            <w:tcW w:w="819" w:type="dxa"/>
          </w:tcPr>
          <w:p w:rsidR="00FF00F4" w:rsidRPr="00EE09C9" w:rsidRDefault="00FF00F4" w:rsidP="00763E36"/>
        </w:tc>
        <w:tc>
          <w:tcPr>
            <w:tcW w:w="3473" w:type="dxa"/>
          </w:tcPr>
          <w:p w:rsidR="00FF00F4" w:rsidRPr="00EE09C9" w:rsidRDefault="00FF00F4" w:rsidP="0074577C">
            <w:r>
              <w:t>Tenses</w:t>
            </w:r>
          </w:p>
        </w:tc>
        <w:tc>
          <w:tcPr>
            <w:tcW w:w="944" w:type="dxa"/>
          </w:tcPr>
          <w:p w:rsidR="00FF00F4" w:rsidRPr="00EE09C9" w:rsidRDefault="00FF00F4" w:rsidP="00763E36"/>
        </w:tc>
      </w:tr>
      <w:tr w:rsidR="00FF00F4" w:rsidRPr="00EE09C9" w:rsidTr="00763E36">
        <w:tc>
          <w:tcPr>
            <w:tcW w:w="825" w:type="dxa"/>
          </w:tcPr>
          <w:p w:rsidR="00FF00F4" w:rsidRPr="00EE09C9" w:rsidRDefault="00FF00F4" w:rsidP="00763E36">
            <w:r w:rsidRPr="00EE09C9">
              <w:t>28</w:t>
            </w:r>
          </w:p>
        </w:tc>
        <w:tc>
          <w:tcPr>
            <w:tcW w:w="2318" w:type="dxa"/>
          </w:tcPr>
          <w:p w:rsidR="00FF00F4" w:rsidRPr="00EE09C9" w:rsidRDefault="00FF00F4" w:rsidP="00763E36">
            <w:r w:rsidRPr="00EE09C9">
              <w:t>Sentence transformation</w:t>
            </w:r>
          </w:p>
        </w:tc>
        <w:tc>
          <w:tcPr>
            <w:tcW w:w="827" w:type="dxa"/>
          </w:tcPr>
          <w:p w:rsidR="00FF00F4" w:rsidRPr="00EE09C9" w:rsidRDefault="00FF00F4" w:rsidP="00763E36"/>
        </w:tc>
        <w:tc>
          <w:tcPr>
            <w:tcW w:w="939" w:type="dxa"/>
          </w:tcPr>
          <w:p w:rsidR="00FF00F4" w:rsidRPr="00EE09C9" w:rsidRDefault="00FF00F4" w:rsidP="00763E36"/>
        </w:tc>
        <w:tc>
          <w:tcPr>
            <w:tcW w:w="809" w:type="dxa"/>
          </w:tcPr>
          <w:p w:rsidR="00FF00F4" w:rsidRPr="00EE09C9" w:rsidRDefault="00FF00F4" w:rsidP="00763E36">
            <w:r>
              <w:t>x</w:t>
            </w:r>
          </w:p>
        </w:tc>
        <w:tc>
          <w:tcPr>
            <w:tcW w:w="819" w:type="dxa"/>
          </w:tcPr>
          <w:p w:rsidR="00FF00F4" w:rsidRPr="00EE09C9" w:rsidRDefault="00FF00F4" w:rsidP="00763E36"/>
        </w:tc>
        <w:tc>
          <w:tcPr>
            <w:tcW w:w="3473" w:type="dxa"/>
          </w:tcPr>
          <w:p w:rsidR="00FF00F4" w:rsidRPr="00EE09C9" w:rsidRDefault="00FF00F4" w:rsidP="00763E36">
            <w:r>
              <w:t>Verb form</w:t>
            </w:r>
          </w:p>
        </w:tc>
        <w:tc>
          <w:tcPr>
            <w:tcW w:w="944" w:type="dxa"/>
          </w:tcPr>
          <w:p w:rsidR="00FF00F4" w:rsidRPr="00EE09C9" w:rsidRDefault="00FF00F4" w:rsidP="00763E36"/>
        </w:tc>
      </w:tr>
      <w:tr w:rsidR="00FF00F4" w:rsidRPr="00EE09C9" w:rsidTr="00E7308E">
        <w:tc>
          <w:tcPr>
            <w:tcW w:w="825" w:type="dxa"/>
          </w:tcPr>
          <w:p w:rsidR="00FF00F4" w:rsidRPr="00EE09C9" w:rsidRDefault="00FF00F4" w:rsidP="00E7308E">
            <w:r>
              <w:t>29</w:t>
            </w:r>
          </w:p>
        </w:tc>
        <w:tc>
          <w:tcPr>
            <w:tcW w:w="2318" w:type="dxa"/>
          </w:tcPr>
          <w:p w:rsidR="00FF00F4" w:rsidRPr="00EE09C9" w:rsidRDefault="00FF00F4" w:rsidP="00E7308E">
            <w:r w:rsidRPr="00EE09C9">
              <w:t>Sentence transformation</w:t>
            </w:r>
          </w:p>
        </w:tc>
        <w:tc>
          <w:tcPr>
            <w:tcW w:w="827" w:type="dxa"/>
          </w:tcPr>
          <w:p w:rsidR="00FF00F4" w:rsidRPr="00EE09C9" w:rsidRDefault="00FF00F4" w:rsidP="00E7308E"/>
        </w:tc>
        <w:tc>
          <w:tcPr>
            <w:tcW w:w="939" w:type="dxa"/>
          </w:tcPr>
          <w:p w:rsidR="00FF00F4" w:rsidRPr="00EE09C9" w:rsidRDefault="00FF00F4" w:rsidP="00E7308E"/>
        </w:tc>
        <w:tc>
          <w:tcPr>
            <w:tcW w:w="809" w:type="dxa"/>
          </w:tcPr>
          <w:p w:rsidR="00FF00F4" w:rsidRPr="00EE09C9" w:rsidRDefault="00FF00F4" w:rsidP="00E7308E">
            <w:r>
              <w:t>x</w:t>
            </w:r>
          </w:p>
        </w:tc>
        <w:tc>
          <w:tcPr>
            <w:tcW w:w="819" w:type="dxa"/>
          </w:tcPr>
          <w:p w:rsidR="00FF00F4" w:rsidRPr="00EE09C9" w:rsidRDefault="00FF00F4" w:rsidP="00E7308E"/>
        </w:tc>
        <w:tc>
          <w:tcPr>
            <w:tcW w:w="3473" w:type="dxa"/>
          </w:tcPr>
          <w:p w:rsidR="00FF00F4" w:rsidRPr="00EE09C9" w:rsidRDefault="00FF00F4" w:rsidP="00E7308E">
            <w:r>
              <w:t>Verb form/. Passive voice</w:t>
            </w:r>
          </w:p>
        </w:tc>
        <w:tc>
          <w:tcPr>
            <w:tcW w:w="944" w:type="dxa"/>
          </w:tcPr>
          <w:p w:rsidR="00FF00F4" w:rsidRPr="00EE09C9" w:rsidRDefault="00FF00F4" w:rsidP="00E7308E"/>
        </w:tc>
      </w:tr>
      <w:tr w:rsidR="00FF00F4" w:rsidRPr="00EE09C9" w:rsidTr="00E7308E">
        <w:tc>
          <w:tcPr>
            <w:tcW w:w="825" w:type="dxa"/>
          </w:tcPr>
          <w:p w:rsidR="00FF00F4" w:rsidRPr="00EE09C9" w:rsidRDefault="00FF00F4" w:rsidP="00E7308E">
            <w:r>
              <w:t>30</w:t>
            </w:r>
          </w:p>
        </w:tc>
        <w:tc>
          <w:tcPr>
            <w:tcW w:w="2318" w:type="dxa"/>
          </w:tcPr>
          <w:p w:rsidR="00FF00F4" w:rsidRPr="00EE09C9" w:rsidRDefault="00FF00F4" w:rsidP="00E7308E">
            <w:r w:rsidRPr="00EE09C9">
              <w:t>Sentence transformation</w:t>
            </w:r>
          </w:p>
        </w:tc>
        <w:tc>
          <w:tcPr>
            <w:tcW w:w="827" w:type="dxa"/>
          </w:tcPr>
          <w:p w:rsidR="00FF00F4" w:rsidRPr="00EE09C9" w:rsidRDefault="00FF00F4" w:rsidP="00E7308E"/>
        </w:tc>
        <w:tc>
          <w:tcPr>
            <w:tcW w:w="939" w:type="dxa"/>
          </w:tcPr>
          <w:p w:rsidR="00FF00F4" w:rsidRPr="00EE09C9" w:rsidRDefault="00FF00F4" w:rsidP="00E7308E"/>
        </w:tc>
        <w:tc>
          <w:tcPr>
            <w:tcW w:w="809" w:type="dxa"/>
          </w:tcPr>
          <w:p w:rsidR="00FF00F4" w:rsidRPr="00EE09C9" w:rsidRDefault="00FF00F4" w:rsidP="00E7308E"/>
        </w:tc>
        <w:tc>
          <w:tcPr>
            <w:tcW w:w="819" w:type="dxa"/>
          </w:tcPr>
          <w:p w:rsidR="00FF00F4" w:rsidRPr="00EE09C9" w:rsidRDefault="00FF00F4" w:rsidP="00E7308E">
            <w:r>
              <w:t>x</w:t>
            </w:r>
          </w:p>
        </w:tc>
        <w:tc>
          <w:tcPr>
            <w:tcW w:w="3473" w:type="dxa"/>
          </w:tcPr>
          <w:p w:rsidR="00FF00F4" w:rsidRPr="00EE09C9" w:rsidRDefault="00FF00F4" w:rsidP="00E7308E">
            <w:r>
              <w:t>Verb form</w:t>
            </w:r>
          </w:p>
        </w:tc>
        <w:tc>
          <w:tcPr>
            <w:tcW w:w="944" w:type="dxa"/>
          </w:tcPr>
          <w:p w:rsidR="00FF00F4" w:rsidRPr="00EE09C9" w:rsidRDefault="00FF00F4" w:rsidP="00E7308E"/>
        </w:tc>
      </w:tr>
      <w:tr w:rsidR="00FF00F4" w:rsidRPr="00EE09C9" w:rsidTr="00E7308E">
        <w:tc>
          <w:tcPr>
            <w:tcW w:w="825" w:type="dxa"/>
          </w:tcPr>
          <w:p w:rsidR="00FF00F4" w:rsidRPr="00EE09C9" w:rsidRDefault="00FF00F4" w:rsidP="00E7308E">
            <w:r>
              <w:t>31</w:t>
            </w:r>
          </w:p>
        </w:tc>
        <w:tc>
          <w:tcPr>
            <w:tcW w:w="2318" w:type="dxa"/>
          </w:tcPr>
          <w:p w:rsidR="00FF00F4" w:rsidRPr="00EE09C9" w:rsidRDefault="00FF00F4" w:rsidP="00E7308E">
            <w:r w:rsidRPr="00EE09C9">
              <w:t>Sentence transformation</w:t>
            </w:r>
          </w:p>
        </w:tc>
        <w:tc>
          <w:tcPr>
            <w:tcW w:w="827" w:type="dxa"/>
          </w:tcPr>
          <w:p w:rsidR="00FF00F4" w:rsidRPr="00EE09C9" w:rsidRDefault="00FF00F4" w:rsidP="00E7308E"/>
        </w:tc>
        <w:tc>
          <w:tcPr>
            <w:tcW w:w="939" w:type="dxa"/>
          </w:tcPr>
          <w:p w:rsidR="00FF00F4" w:rsidRPr="00EE09C9" w:rsidRDefault="00FF00F4" w:rsidP="00E7308E"/>
        </w:tc>
        <w:tc>
          <w:tcPr>
            <w:tcW w:w="809" w:type="dxa"/>
          </w:tcPr>
          <w:p w:rsidR="00FF00F4" w:rsidRPr="00EE09C9" w:rsidRDefault="00FF00F4" w:rsidP="00E7308E"/>
        </w:tc>
        <w:tc>
          <w:tcPr>
            <w:tcW w:w="819" w:type="dxa"/>
          </w:tcPr>
          <w:p w:rsidR="00FF00F4" w:rsidRPr="00EE09C9" w:rsidRDefault="00FF00F4" w:rsidP="00E7308E">
            <w:r>
              <w:t>x</w:t>
            </w:r>
          </w:p>
        </w:tc>
        <w:tc>
          <w:tcPr>
            <w:tcW w:w="3473" w:type="dxa"/>
          </w:tcPr>
          <w:p w:rsidR="00FF00F4" w:rsidRPr="00EE09C9" w:rsidRDefault="00FF00F4" w:rsidP="00E7308E">
            <w:r>
              <w:t>Tense</w:t>
            </w:r>
          </w:p>
        </w:tc>
        <w:tc>
          <w:tcPr>
            <w:tcW w:w="944" w:type="dxa"/>
          </w:tcPr>
          <w:p w:rsidR="00FF00F4" w:rsidRPr="00EE09C9" w:rsidRDefault="00FF00F4" w:rsidP="00E7308E"/>
        </w:tc>
      </w:tr>
      <w:tr w:rsidR="00FF00F4" w:rsidRPr="00EE09C9" w:rsidTr="00E7308E">
        <w:tblPrEx>
          <w:tblLook w:val="00A0"/>
        </w:tblPrEx>
        <w:tc>
          <w:tcPr>
            <w:tcW w:w="825" w:type="dxa"/>
          </w:tcPr>
          <w:p w:rsidR="00FF00F4" w:rsidRPr="00EE09C9" w:rsidRDefault="00FF00F4" w:rsidP="00E7308E"/>
        </w:tc>
        <w:tc>
          <w:tcPr>
            <w:tcW w:w="2318" w:type="dxa"/>
          </w:tcPr>
          <w:p w:rsidR="00FF00F4" w:rsidRPr="00EE09C9" w:rsidRDefault="00FF00F4" w:rsidP="00E7308E">
            <w:pPr>
              <w:rPr>
                <w:b/>
              </w:rPr>
            </w:pPr>
            <w:r w:rsidRPr="00EE09C9">
              <w:rPr>
                <w:b/>
              </w:rPr>
              <w:t>Tổng cộng</w:t>
            </w:r>
          </w:p>
        </w:tc>
        <w:tc>
          <w:tcPr>
            <w:tcW w:w="827" w:type="dxa"/>
          </w:tcPr>
          <w:p w:rsidR="00FF00F4" w:rsidRPr="00EE09C9" w:rsidRDefault="00FF00F4" w:rsidP="00E7308E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39" w:type="dxa"/>
          </w:tcPr>
          <w:p w:rsidR="00FF00F4" w:rsidRPr="00EE09C9" w:rsidRDefault="00FF00F4" w:rsidP="00E7308E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09" w:type="dxa"/>
          </w:tcPr>
          <w:p w:rsidR="00FF00F4" w:rsidRPr="00EE09C9" w:rsidRDefault="00FF00F4" w:rsidP="00E7308E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19" w:type="dxa"/>
          </w:tcPr>
          <w:p w:rsidR="00FF00F4" w:rsidRPr="00EE09C9" w:rsidRDefault="00FF00F4" w:rsidP="00E7308E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473" w:type="dxa"/>
          </w:tcPr>
          <w:p w:rsidR="00FF00F4" w:rsidRPr="00EE09C9" w:rsidRDefault="00FF00F4" w:rsidP="00E7308E">
            <w:pPr>
              <w:rPr>
                <w:b/>
              </w:rPr>
            </w:pPr>
          </w:p>
        </w:tc>
        <w:tc>
          <w:tcPr>
            <w:tcW w:w="944" w:type="dxa"/>
          </w:tcPr>
          <w:p w:rsidR="00FF00F4" w:rsidRPr="00EE09C9" w:rsidRDefault="00FF00F4" w:rsidP="00E7308E">
            <w:pPr>
              <w:rPr>
                <w:b/>
              </w:rPr>
            </w:pPr>
            <w:r>
              <w:rPr>
                <w:b/>
              </w:rPr>
              <w:t xml:space="preserve">2.8 </w:t>
            </w:r>
            <w:r w:rsidRPr="00EE09C9">
              <w:rPr>
                <w:b/>
              </w:rPr>
              <w:t>pts</w:t>
            </w:r>
          </w:p>
        </w:tc>
      </w:tr>
    </w:tbl>
    <w:p w:rsidR="00FF00F4" w:rsidRPr="00EE09C9" w:rsidRDefault="00FF00F4" w:rsidP="004404FB">
      <w:pPr>
        <w:rPr>
          <w:b/>
        </w:rPr>
      </w:pPr>
    </w:p>
    <w:p w:rsidR="00FF00F4" w:rsidRPr="00EE09C9" w:rsidRDefault="00FF00F4" w:rsidP="00210CAA">
      <w:pPr>
        <w:rPr>
          <w:b/>
        </w:rPr>
      </w:pPr>
    </w:p>
    <w:p w:rsidR="00FF00F4" w:rsidRDefault="00FF00F4"/>
    <w:sectPr w:rsidR="00FF00F4" w:rsidSect="00210CA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0CAA"/>
    <w:rsid w:val="000C3BED"/>
    <w:rsid w:val="001047E2"/>
    <w:rsid w:val="001C63DD"/>
    <w:rsid w:val="00201D3D"/>
    <w:rsid w:val="00210CAA"/>
    <w:rsid w:val="00231615"/>
    <w:rsid w:val="00233E1F"/>
    <w:rsid w:val="002C525A"/>
    <w:rsid w:val="002D3DE3"/>
    <w:rsid w:val="00322753"/>
    <w:rsid w:val="00384709"/>
    <w:rsid w:val="003B3609"/>
    <w:rsid w:val="003E1F4F"/>
    <w:rsid w:val="003F1B3B"/>
    <w:rsid w:val="004404FB"/>
    <w:rsid w:val="004530F2"/>
    <w:rsid w:val="004A4E5A"/>
    <w:rsid w:val="004A6681"/>
    <w:rsid w:val="004E617D"/>
    <w:rsid w:val="00504EAC"/>
    <w:rsid w:val="00522225"/>
    <w:rsid w:val="00690F75"/>
    <w:rsid w:val="006B78C0"/>
    <w:rsid w:val="0074577C"/>
    <w:rsid w:val="00763E36"/>
    <w:rsid w:val="007D49E5"/>
    <w:rsid w:val="009D128B"/>
    <w:rsid w:val="00A36EFB"/>
    <w:rsid w:val="00A45C3F"/>
    <w:rsid w:val="00CA17DA"/>
    <w:rsid w:val="00CB32AA"/>
    <w:rsid w:val="00CD1B2E"/>
    <w:rsid w:val="00DB0C1C"/>
    <w:rsid w:val="00E7308E"/>
    <w:rsid w:val="00EE09C9"/>
    <w:rsid w:val="00FF0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CA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10CAA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</TotalTime>
  <Pages>2</Pages>
  <Words>242</Words>
  <Characters>1381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BẢNG ĐẶC TẢ ĐỀ KIEM TRA GIỮA KỲ I MÔN TIẾNG ANH 11 (Hệ 7 năm)</dc:title>
  <dc:subject/>
  <dc:creator>user</dc:creator>
  <cp:keywords/>
  <dc:description/>
  <cp:lastModifiedBy>GiGa</cp:lastModifiedBy>
  <cp:revision>7</cp:revision>
  <dcterms:created xsi:type="dcterms:W3CDTF">2020-11-25T15:21:00Z</dcterms:created>
  <dcterms:modified xsi:type="dcterms:W3CDTF">2020-11-26T07:27:00Z</dcterms:modified>
</cp:coreProperties>
</file>